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9D" w:rsidRDefault="002576A7" w:rsidP="005B2C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114300</wp:posOffset>
                </wp:positionV>
                <wp:extent cx="2453640" cy="733425"/>
                <wp:effectExtent l="13335" t="5715" r="9525" b="13335"/>
                <wp:wrapNone/>
                <wp:docPr id="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6985" w:rsidRDefault="00146985" w:rsidP="005B2C9D">
                            <w:pPr>
                              <w:jc w:val="center"/>
                            </w:pPr>
                          </w:p>
                          <w:p w:rsidR="00146985" w:rsidRPr="005B2C9D" w:rsidRDefault="00146985" w:rsidP="005B2C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B2C9D">
                              <w:rPr>
                                <w:sz w:val="20"/>
                                <w:szCs w:val="20"/>
                              </w:rPr>
                              <w:t>«СЕРЕГОВ»</w:t>
                            </w:r>
                          </w:p>
                          <w:p w:rsidR="00146985" w:rsidRPr="005B2C9D" w:rsidRDefault="00146985" w:rsidP="005B2C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B2C9D">
                              <w:rPr>
                                <w:sz w:val="20"/>
                                <w:szCs w:val="20"/>
                              </w:rPr>
                              <w:t>СИКТ  ОВМОДЧÖМИНСА</w:t>
                            </w:r>
                          </w:p>
                          <w:p w:rsidR="00146985" w:rsidRPr="005B2C9D" w:rsidRDefault="00146985" w:rsidP="005B2C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B2C9D">
                              <w:rPr>
                                <w:sz w:val="20"/>
                                <w:szCs w:val="20"/>
                              </w:rPr>
                              <w:t>АДМИНИСТРАЦИЯ</w:t>
                            </w:r>
                          </w:p>
                          <w:p w:rsidR="00146985" w:rsidRDefault="00146985" w:rsidP="005B2C9D">
                            <w:pPr>
                              <w:pStyle w:val="3"/>
                              <w:rPr>
                                <w:b w:val="0"/>
                                <w:sz w:val="20"/>
                                <w:szCs w:val="20"/>
                              </w:rPr>
                            </w:pPr>
                          </w:p>
                          <w:p w:rsidR="00146985" w:rsidRDefault="00146985" w:rsidP="005B2C9D">
                            <w:pPr>
                              <w:rPr>
                                <w:rFonts w:ascii="Times" w:hAnsi="Times"/>
                              </w:rPr>
                            </w:pPr>
                          </w:p>
                          <w:p w:rsidR="00146985" w:rsidRPr="00B56527" w:rsidRDefault="00146985" w:rsidP="005B2C9D">
                            <w:pPr>
                              <w:rPr>
                                <w:rFonts w:ascii="Times" w:hAnsi="Times"/>
                              </w:rPr>
                            </w:pPr>
                          </w:p>
                          <w:p w:rsidR="00146985" w:rsidRDefault="00146985" w:rsidP="005B2C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7" o:spid="_x0000_s1026" type="#_x0000_t202" style="position:absolute;margin-left:-18pt;margin-top:9pt;width:193.2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" strokecolor="white">
                <v:textbox>
                  <w:txbxContent>
                    <w:p w:rsidR="00146985" w:rsidRDefault="00146985" w:rsidP="005B2C9D">
                      <w:pPr>
                        <w:jc w:val="center"/>
                      </w:pPr>
                    </w:p>
                    <w:p w:rsidR="00146985" w:rsidRPr="005B2C9D" w:rsidRDefault="00146985" w:rsidP="005B2C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B2C9D">
                        <w:rPr>
                          <w:sz w:val="20"/>
                          <w:szCs w:val="20"/>
                        </w:rPr>
                        <w:t>«СЕРЕГОВ»</w:t>
                      </w:r>
                    </w:p>
                    <w:p w:rsidR="00146985" w:rsidRPr="005B2C9D" w:rsidRDefault="00146985" w:rsidP="005B2C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B2C9D">
                        <w:rPr>
                          <w:sz w:val="20"/>
                          <w:szCs w:val="20"/>
                        </w:rPr>
                        <w:t>СИКТ  ОВМОДЧÖМИНСА</w:t>
                      </w:r>
                    </w:p>
                    <w:p w:rsidR="00146985" w:rsidRPr="005B2C9D" w:rsidRDefault="00146985" w:rsidP="005B2C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B2C9D">
                        <w:rPr>
                          <w:sz w:val="20"/>
                          <w:szCs w:val="20"/>
                        </w:rPr>
                        <w:t>АДМИНИСТРАЦИЯ</w:t>
                      </w:r>
                    </w:p>
                    <w:p w:rsidR="00146985" w:rsidRDefault="00146985" w:rsidP="005B2C9D">
                      <w:pPr>
                        <w:pStyle w:val="3"/>
                        <w:rPr>
                          <w:b w:val="0"/>
                          <w:sz w:val="20"/>
                          <w:szCs w:val="20"/>
                        </w:rPr>
                      </w:pPr>
                    </w:p>
                    <w:p w:rsidR="00146985" w:rsidRDefault="00146985" w:rsidP="005B2C9D">
                      <w:pPr>
                        <w:rPr>
                          <w:rFonts w:ascii="Times" w:hAnsi="Times"/>
                        </w:rPr>
                      </w:pPr>
                    </w:p>
                    <w:p w:rsidR="00146985" w:rsidRPr="00B56527" w:rsidRDefault="00146985" w:rsidP="005B2C9D">
                      <w:pPr>
                        <w:rPr>
                          <w:rFonts w:ascii="Times" w:hAnsi="Times"/>
                        </w:rPr>
                      </w:pPr>
                    </w:p>
                    <w:p w:rsidR="00146985" w:rsidRDefault="00146985" w:rsidP="005B2C9D"/>
                  </w:txbxContent>
                </v:textbox>
              </v:shape>
            </w:pict>
          </mc:Fallback>
        </mc:AlternateContent>
      </w:r>
    </w:p>
    <w:p w:rsidR="005B2C9D" w:rsidRDefault="002576A7" w:rsidP="005B2C9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85090</wp:posOffset>
                </wp:positionV>
                <wp:extent cx="2085975" cy="616585"/>
                <wp:effectExtent l="9525" t="8255" r="9525" b="13335"/>
                <wp:wrapNone/>
                <wp:docPr id="6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6985" w:rsidRPr="005B2C9D" w:rsidRDefault="00146985" w:rsidP="005B2C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B2C9D">
                              <w:rPr>
                                <w:sz w:val="20"/>
                                <w:szCs w:val="20"/>
                              </w:rPr>
                              <w:t>АДМИНИСТРАЦИЯ</w:t>
                            </w:r>
                          </w:p>
                          <w:p w:rsidR="00146985" w:rsidRPr="005B2C9D" w:rsidRDefault="00146985" w:rsidP="005B2C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B2C9D">
                              <w:rPr>
                                <w:sz w:val="20"/>
                                <w:szCs w:val="20"/>
                              </w:rPr>
                              <w:t xml:space="preserve">СЕЛЬСКОГО ПОСЕЛЕНИЯ </w:t>
                            </w:r>
                          </w:p>
                          <w:p w:rsidR="00146985" w:rsidRPr="005B2C9D" w:rsidRDefault="00146985" w:rsidP="005B2C9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B2C9D">
                              <w:rPr>
                                <w:sz w:val="20"/>
                                <w:szCs w:val="20"/>
                              </w:rPr>
                              <w:t>«СЕРЁГОВО»</w:t>
                            </w:r>
                          </w:p>
                          <w:p w:rsidR="00146985" w:rsidRDefault="00146985" w:rsidP="005B2C9D"/>
                          <w:p w:rsidR="00146985" w:rsidRDefault="00146985" w:rsidP="005B2C9D">
                            <w:pPr>
                              <w:rPr>
                                <w:rFonts w:ascii="Courier New" w:hAnsi="Courier New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27" type="#_x0000_t202" style="position:absolute;left:0;text-align:left;margin-left:296.7pt;margin-top:6.7pt;width:164.25pt;height:4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" strokecolor="white">
                <v:textbox>
                  <w:txbxContent>
                    <w:p w:rsidR="00146985" w:rsidRPr="005B2C9D" w:rsidRDefault="00146985" w:rsidP="005B2C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B2C9D">
                        <w:rPr>
                          <w:sz w:val="20"/>
                          <w:szCs w:val="20"/>
                        </w:rPr>
                        <w:t>АДМИНИСТРАЦИЯ</w:t>
                      </w:r>
                    </w:p>
                    <w:p w:rsidR="00146985" w:rsidRPr="005B2C9D" w:rsidRDefault="00146985" w:rsidP="005B2C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B2C9D">
                        <w:rPr>
                          <w:sz w:val="20"/>
                          <w:szCs w:val="20"/>
                        </w:rPr>
                        <w:t xml:space="preserve">СЕЛЬСКОГО ПОСЕЛЕНИЯ </w:t>
                      </w:r>
                    </w:p>
                    <w:p w:rsidR="00146985" w:rsidRPr="005B2C9D" w:rsidRDefault="00146985" w:rsidP="005B2C9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B2C9D">
                        <w:rPr>
                          <w:sz w:val="20"/>
                          <w:szCs w:val="20"/>
                        </w:rPr>
                        <w:t>«СЕРЁГОВО»</w:t>
                      </w:r>
                    </w:p>
                    <w:p w:rsidR="00146985" w:rsidRDefault="00146985" w:rsidP="005B2C9D"/>
                    <w:p w:rsidR="00146985" w:rsidRDefault="00146985" w:rsidP="005B2C9D">
                      <w:pPr>
                        <w:rPr>
                          <w:rFonts w:ascii="Courier New" w:hAnsi="Courier New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2C9D">
        <w:t xml:space="preserve"> </w:t>
      </w:r>
      <w:r w:rsidR="00EF7946">
        <w:rPr>
          <w:noProof/>
          <w:sz w:val="20"/>
          <w:szCs w:val="20"/>
        </w:rPr>
        <w:drawing>
          <wp:inline distT="0" distB="0" distL="0" distR="0">
            <wp:extent cx="653415" cy="795655"/>
            <wp:effectExtent l="0" t="0" r="0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2C9D" w:rsidRDefault="005B2C9D" w:rsidP="005B2C9D">
      <w:pPr>
        <w:jc w:val="center"/>
      </w:pPr>
      <w:r>
        <w:rPr>
          <w:sz w:val="28"/>
        </w:rPr>
        <w:t xml:space="preserve">                                                                  </w:t>
      </w:r>
    </w:p>
    <w:p w:rsidR="005B2C9D" w:rsidRPr="00F927E7" w:rsidRDefault="005B2C9D" w:rsidP="005B2C9D">
      <w:pPr>
        <w:jc w:val="center"/>
        <w:rPr>
          <w:b/>
          <w:sz w:val="32"/>
          <w:szCs w:val="32"/>
        </w:rPr>
      </w:pPr>
      <w:proofErr w:type="gramStart"/>
      <w:r w:rsidRPr="00F927E7">
        <w:rPr>
          <w:b/>
          <w:sz w:val="32"/>
          <w:szCs w:val="32"/>
        </w:rPr>
        <w:t>ШУÖМ</w:t>
      </w:r>
      <w:proofErr w:type="gramEnd"/>
    </w:p>
    <w:p w:rsidR="005B2C9D" w:rsidRPr="005B2C9D" w:rsidRDefault="005B2C9D" w:rsidP="005B2C9D">
      <w:pPr>
        <w:pStyle w:val="1"/>
        <w:jc w:val="center"/>
        <w:rPr>
          <w:rFonts w:ascii="Times New Roman" w:hAnsi="Times New Roman" w:cs="Times New Roman"/>
        </w:rPr>
      </w:pPr>
      <w:r w:rsidRPr="005B2C9D">
        <w:rPr>
          <w:rFonts w:ascii="Times New Roman" w:hAnsi="Times New Roman" w:cs="Times New Roman"/>
        </w:rPr>
        <w:t>ПОСТАНОВЛЕНИЕ</w:t>
      </w:r>
    </w:p>
    <w:p w:rsidR="005B2C9D" w:rsidRDefault="005B2C9D" w:rsidP="005B2C9D">
      <w:pPr>
        <w:rPr>
          <w:sz w:val="28"/>
        </w:rPr>
      </w:pPr>
      <w:r>
        <w:rPr>
          <w:sz w:val="28"/>
        </w:rPr>
        <w:t xml:space="preserve">                                                          </w:t>
      </w:r>
    </w:p>
    <w:p w:rsidR="005B2C9D" w:rsidRDefault="00AD338C" w:rsidP="005B2C9D">
      <w:pPr>
        <w:rPr>
          <w:sz w:val="28"/>
        </w:rPr>
      </w:pPr>
      <w:r>
        <w:t>29.12.2014</w:t>
      </w:r>
      <w:r w:rsidR="005B2C9D">
        <w:t xml:space="preserve">                                                                                                                   №   </w:t>
      </w:r>
      <w:r>
        <w:t>80</w:t>
      </w:r>
      <w:r w:rsidR="005B2C9D">
        <w:t xml:space="preserve">                                     </w:t>
      </w:r>
    </w:p>
    <w:p w:rsidR="005B2C9D" w:rsidRDefault="005B2C9D" w:rsidP="005B2C9D">
      <w:r>
        <w:t>с. Серегово, Республика Коми</w:t>
      </w:r>
    </w:p>
    <w:p w:rsidR="005B2C9D" w:rsidRDefault="005B2C9D" w:rsidP="005B2C9D">
      <w:pPr>
        <w:rPr>
          <w:sz w:val="28"/>
        </w:rPr>
      </w:pPr>
    </w:p>
    <w:p w:rsidR="005B2C9D" w:rsidRPr="00146985" w:rsidRDefault="005B2C9D" w:rsidP="005B2C9D">
      <w:pPr>
        <w:ind w:right="3117"/>
        <w:jc w:val="both"/>
        <w:rPr>
          <w:b/>
          <w:sz w:val="26"/>
          <w:szCs w:val="26"/>
        </w:rPr>
      </w:pPr>
      <w:bookmarkStart w:id="1" w:name="_Hlt96252885"/>
      <w:bookmarkEnd w:id="1"/>
      <w:r w:rsidRPr="00146985">
        <w:rPr>
          <w:b/>
          <w:sz w:val="26"/>
          <w:szCs w:val="26"/>
        </w:rPr>
        <w:t>Об утверждении административного регл</w:t>
      </w:r>
      <w:r w:rsidRPr="00146985">
        <w:rPr>
          <w:b/>
          <w:sz w:val="26"/>
          <w:szCs w:val="26"/>
        </w:rPr>
        <w:t>а</w:t>
      </w:r>
      <w:r w:rsidRPr="00146985">
        <w:rPr>
          <w:b/>
          <w:sz w:val="26"/>
          <w:szCs w:val="26"/>
        </w:rPr>
        <w:t>мента предоставления муниципальной услуги «Признание помещения жилым помещением, жилого помещения непригодным для прож</w:t>
      </w:r>
      <w:r w:rsidRPr="00146985">
        <w:rPr>
          <w:b/>
          <w:sz w:val="26"/>
          <w:szCs w:val="26"/>
        </w:rPr>
        <w:t>и</w:t>
      </w:r>
      <w:r w:rsidRPr="00146985">
        <w:rPr>
          <w:b/>
          <w:sz w:val="26"/>
          <w:szCs w:val="26"/>
        </w:rPr>
        <w:t>вания и многоквартирного дома аварийным и подлеж</w:t>
      </w:r>
      <w:r w:rsidRPr="00146985">
        <w:rPr>
          <w:b/>
          <w:sz w:val="26"/>
          <w:szCs w:val="26"/>
        </w:rPr>
        <w:t>а</w:t>
      </w:r>
      <w:r w:rsidRPr="00146985">
        <w:rPr>
          <w:b/>
          <w:sz w:val="26"/>
          <w:szCs w:val="26"/>
        </w:rPr>
        <w:t>щим сносу или реконструкции»</w:t>
      </w:r>
    </w:p>
    <w:p w:rsidR="005B2C9D" w:rsidRPr="00146985" w:rsidRDefault="005B2C9D" w:rsidP="005B2C9D">
      <w:pPr>
        <w:jc w:val="both"/>
        <w:rPr>
          <w:sz w:val="26"/>
          <w:szCs w:val="26"/>
        </w:rPr>
      </w:pPr>
    </w:p>
    <w:p w:rsidR="005B2C9D" w:rsidRPr="00146985" w:rsidRDefault="005B2C9D" w:rsidP="005B2C9D">
      <w:pPr>
        <w:jc w:val="both"/>
        <w:rPr>
          <w:color w:val="000000"/>
          <w:sz w:val="26"/>
          <w:szCs w:val="26"/>
        </w:rPr>
      </w:pPr>
      <w:r w:rsidRPr="00146985">
        <w:rPr>
          <w:sz w:val="26"/>
          <w:szCs w:val="26"/>
        </w:rPr>
        <w:t xml:space="preserve">         </w:t>
      </w:r>
      <w:r w:rsidRPr="00146985">
        <w:rPr>
          <w:color w:val="000000"/>
          <w:sz w:val="26"/>
          <w:szCs w:val="26"/>
        </w:rPr>
        <w:t>Руководствуясь Федеральными законами от 06.10.2003 № 131-ФЗ «Об общих принципах местного самоуправления в Российской Федерации», от 27.07.2010 № 210-ФЗ «Об организации предоставления государственных и муниципальных услуг», Уставом МО сельского поселения «Серёгово»,</w:t>
      </w:r>
    </w:p>
    <w:p w:rsidR="005B2C9D" w:rsidRPr="00146985" w:rsidRDefault="005B2C9D" w:rsidP="005B2C9D">
      <w:pPr>
        <w:jc w:val="both"/>
        <w:rPr>
          <w:sz w:val="26"/>
          <w:szCs w:val="26"/>
        </w:rPr>
      </w:pPr>
    </w:p>
    <w:p w:rsidR="005B2C9D" w:rsidRPr="00146985" w:rsidRDefault="005B2C9D" w:rsidP="005B2C9D">
      <w:pPr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ПОСТАНОВЛЯЮ: </w:t>
      </w:r>
    </w:p>
    <w:p w:rsidR="005B2C9D" w:rsidRPr="00146985" w:rsidRDefault="005B2C9D" w:rsidP="005B2C9D">
      <w:pPr>
        <w:jc w:val="both"/>
        <w:rPr>
          <w:sz w:val="26"/>
          <w:szCs w:val="26"/>
        </w:rPr>
      </w:pPr>
    </w:p>
    <w:p w:rsidR="005B2C9D" w:rsidRPr="00146985" w:rsidRDefault="005B2C9D" w:rsidP="005B2C9D">
      <w:pPr>
        <w:jc w:val="both"/>
        <w:rPr>
          <w:color w:val="000000"/>
          <w:sz w:val="26"/>
          <w:szCs w:val="26"/>
        </w:rPr>
      </w:pPr>
      <w:r w:rsidRPr="00146985">
        <w:rPr>
          <w:color w:val="000000"/>
          <w:sz w:val="26"/>
          <w:szCs w:val="26"/>
        </w:rPr>
        <w:tab/>
        <w:t>1. Утвердить административный регламент предоставления муниц</w:t>
      </w:r>
      <w:r w:rsidRPr="00146985">
        <w:rPr>
          <w:color w:val="000000"/>
          <w:sz w:val="26"/>
          <w:szCs w:val="26"/>
        </w:rPr>
        <w:t>и</w:t>
      </w:r>
      <w:r w:rsidRPr="00146985">
        <w:rPr>
          <w:color w:val="000000"/>
          <w:sz w:val="26"/>
          <w:szCs w:val="26"/>
        </w:rPr>
        <w:t>пальной услуги «</w:t>
      </w:r>
      <w:r w:rsidRPr="00146985">
        <w:rPr>
          <w:sz w:val="26"/>
          <w:szCs w:val="26"/>
        </w:rPr>
        <w:t>Признание помещения жилым помещением, жилого пом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щения непригодным для проживания и многоквартирного дома аварийным и подлежащим сносу или реконструкции</w:t>
      </w:r>
      <w:r w:rsidRPr="00146985">
        <w:rPr>
          <w:color w:val="000000"/>
          <w:sz w:val="26"/>
          <w:szCs w:val="26"/>
        </w:rPr>
        <w:t>» согласно Приложению.</w:t>
      </w:r>
    </w:p>
    <w:p w:rsidR="005B2C9D" w:rsidRPr="00146985" w:rsidRDefault="005B2C9D" w:rsidP="005B2C9D">
      <w:pPr>
        <w:ind w:firstLine="708"/>
        <w:jc w:val="both"/>
        <w:rPr>
          <w:color w:val="000000"/>
          <w:sz w:val="26"/>
          <w:szCs w:val="26"/>
        </w:rPr>
      </w:pPr>
    </w:p>
    <w:p w:rsidR="005B2C9D" w:rsidRPr="00146985" w:rsidRDefault="005B2C9D" w:rsidP="005B2C9D">
      <w:pPr>
        <w:ind w:firstLine="708"/>
        <w:jc w:val="both"/>
        <w:rPr>
          <w:color w:val="000000"/>
          <w:sz w:val="26"/>
          <w:szCs w:val="26"/>
        </w:rPr>
      </w:pPr>
      <w:r w:rsidRPr="00146985">
        <w:rPr>
          <w:color w:val="000000"/>
          <w:sz w:val="26"/>
          <w:szCs w:val="26"/>
        </w:rPr>
        <w:t>2.  Настоящее постановление обнародовать в местах, определенных решением Совета сельского поселения «Серёгово» от 31.10.2005 № 1-1/10 и р</w:t>
      </w:r>
      <w:r w:rsidRPr="00146985">
        <w:rPr>
          <w:sz w:val="26"/>
          <w:szCs w:val="26"/>
        </w:rPr>
        <w:t>азместить на официальном сайте Администрации муниципального района «Княжпогостский» (</w:t>
      </w:r>
      <w:hyperlink r:id="rId9" w:history="1">
        <w:r w:rsidRPr="00146985">
          <w:rPr>
            <w:rStyle w:val="a5"/>
            <w:sz w:val="26"/>
            <w:szCs w:val="26"/>
            <w:lang w:val="en-US"/>
          </w:rPr>
          <w:t>www</w:t>
        </w:r>
        <w:r w:rsidRPr="00146985">
          <w:rPr>
            <w:rStyle w:val="a5"/>
            <w:sz w:val="26"/>
            <w:szCs w:val="26"/>
          </w:rPr>
          <w:t>.</w:t>
        </w:r>
        <w:proofErr w:type="spellStart"/>
        <w:r w:rsidRPr="00146985">
          <w:rPr>
            <w:rStyle w:val="a5"/>
            <w:sz w:val="26"/>
            <w:szCs w:val="26"/>
            <w:lang w:val="en-US"/>
          </w:rPr>
          <w:t>mrk</w:t>
        </w:r>
        <w:proofErr w:type="spellEnd"/>
        <w:r w:rsidRPr="00146985">
          <w:rPr>
            <w:rStyle w:val="a5"/>
            <w:sz w:val="26"/>
            <w:szCs w:val="26"/>
          </w:rPr>
          <w:t>11.</w:t>
        </w:r>
        <w:proofErr w:type="spellStart"/>
        <w:r w:rsidRPr="00146985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Pr="00146985">
        <w:rPr>
          <w:sz w:val="26"/>
          <w:szCs w:val="26"/>
        </w:rPr>
        <w:t>) в соответствующем разделе для сельск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го поселения «Серёгово».</w:t>
      </w:r>
    </w:p>
    <w:p w:rsidR="005B2C9D" w:rsidRPr="00146985" w:rsidRDefault="005B2C9D" w:rsidP="005B2C9D">
      <w:pPr>
        <w:ind w:firstLine="708"/>
        <w:jc w:val="both"/>
        <w:rPr>
          <w:color w:val="000000"/>
          <w:sz w:val="26"/>
          <w:szCs w:val="26"/>
        </w:rPr>
      </w:pPr>
    </w:p>
    <w:p w:rsidR="005B2C9D" w:rsidRPr="00146985" w:rsidRDefault="005B2C9D" w:rsidP="005B2C9D">
      <w:pPr>
        <w:ind w:firstLine="708"/>
        <w:jc w:val="both"/>
        <w:rPr>
          <w:color w:val="000000"/>
          <w:sz w:val="26"/>
          <w:szCs w:val="26"/>
        </w:rPr>
      </w:pPr>
      <w:r w:rsidRPr="00146985">
        <w:rPr>
          <w:color w:val="000000"/>
          <w:sz w:val="26"/>
          <w:szCs w:val="26"/>
        </w:rPr>
        <w:t xml:space="preserve">3. </w:t>
      </w:r>
      <w:proofErr w:type="gramStart"/>
      <w:r w:rsidRPr="00146985">
        <w:rPr>
          <w:color w:val="000000"/>
          <w:sz w:val="26"/>
          <w:szCs w:val="26"/>
        </w:rPr>
        <w:t>Контроль за</w:t>
      </w:r>
      <w:proofErr w:type="gramEnd"/>
      <w:r w:rsidRPr="00146985">
        <w:rPr>
          <w:color w:val="000000"/>
          <w:sz w:val="26"/>
          <w:szCs w:val="26"/>
        </w:rPr>
        <w:t xml:space="preserve">  выполнением настоящего постановления оставляю за собой.</w:t>
      </w:r>
    </w:p>
    <w:p w:rsidR="005B2C9D" w:rsidRPr="00146985" w:rsidRDefault="005B2C9D" w:rsidP="005B2C9D">
      <w:pPr>
        <w:jc w:val="both"/>
        <w:rPr>
          <w:sz w:val="26"/>
          <w:szCs w:val="26"/>
        </w:rPr>
      </w:pPr>
    </w:p>
    <w:p w:rsidR="005B2C9D" w:rsidRPr="00146985" w:rsidRDefault="005B2C9D" w:rsidP="005B2C9D">
      <w:pPr>
        <w:jc w:val="both"/>
        <w:rPr>
          <w:sz w:val="26"/>
          <w:szCs w:val="26"/>
        </w:rPr>
      </w:pPr>
    </w:p>
    <w:p w:rsidR="005B2C9D" w:rsidRPr="00146985" w:rsidRDefault="005B2C9D" w:rsidP="005B2C9D">
      <w:pPr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                Глава поселения                                                И.Н. Морокова</w:t>
      </w:r>
    </w:p>
    <w:p w:rsidR="005B2C9D" w:rsidRPr="00146985" w:rsidRDefault="005B2C9D" w:rsidP="005B2C9D">
      <w:pPr>
        <w:rPr>
          <w:sz w:val="26"/>
          <w:szCs w:val="26"/>
        </w:rPr>
      </w:pPr>
    </w:p>
    <w:p w:rsidR="005B2C9D" w:rsidRDefault="005B2C9D" w:rsidP="00617C10">
      <w:pPr>
        <w:pStyle w:val="a8"/>
        <w:ind w:firstLine="5579"/>
        <w:jc w:val="right"/>
        <w:rPr>
          <w:sz w:val="24"/>
        </w:rPr>
      </w:pPr>
    </w:p>
    <w:p w:rsidR="006B0B08" w:rsidRDefault="006B0B08" w:rsidP="006B0B08">
      <w:pPr>
        <w:pStyle w:val="a8"/>
        <w:ind w:left="4820"/>
        <w:jc w:val="right"/>
        <w:rPr>
          <w:sz w:val="24"/>
        </w:rPr>
      </w:pPr>
    </w:p>
    <w:p w:rsidR="006B0B08" w:rsidRPr="00146985" w:rsidRDefault="006B0B08" w:rsidP="006B0B08">
      <w:pPr>
        <w:pStyle w:val="a8"/>
        <w:ind w:left="4820" w:right="-123"/>
        <w:rPr>
          <w:sz w:val="26"/>
          <w:szCs w:val="26"/>
        </w:rPr>
      </w:pPr>
      <w:r w:rsidRPr="00146985">
        <w:rPr>
          <w:sz w:val="26"/>
          <w:szCs w:val="26"/>
        </w:rPr>
        <w:t>Утверждено</w:t>
      </w:r>
    </w:p>
    <w:p w:rsidR="00E34308" w:rsidRPr="00146985" w:rsidRDefault="00617C10" w:rsidP="006B0B08">
      <w:pPr>
        <w:pStyle w:val="a8"/>
        <w:ind w:left="4820" w:right="-123"/>
        <w:rPr>
          <w:sz w:val="26"/>
          <w:szCs w:val="26"/>
        </w:rPr>
      </w:pPr>
      <w:r w:rsidRPr="00146985">
        <w:rPr>
          <w:sz w:val="26"/>
          <w:szCs w:val="26"/>
        </w:rPr>
        <w:t>постановлени</w:t>
      </w:r>
      <w:r w:rsidR="006B0B08" w:rsidRPr="00146985">
        <w:rPr>
          <w:sz w:val="26"/>
          <w:szCs w:val="26"/>
        </w:rPr>
        <w:t>ем</w:t>
      </w:r>
      <w:r w:rsidR="00E34308" w:rsidRPr="00146985">
        <w:rPr>
          <w:sz w:val="26"/>
          <w:szCs w:val="26"/>
        </w:rPr>
        <w:t xml:space="preserve"> администрации                                  </w:t>
      </w:r>
      <w:r w:rsidRPr="00146985">
        <w:rPr>
          <w:sz w:val="26"/>
          <w:szCs w:val="26"/>
        </w:rPr>
        <w:t>сельского поселения «</w:t>
      </w:r>
      <w:r w:rsidR="006B0B08" w:rsidRPr="00146985">
        <w:rPr>
          <w:sz w:val="26"/>
          <w:szCs w:val="26"/>
        </w:rPr>
        <w:t>Серёгово</w:t>
      </w:r>
      <w:r w:rsidRPr="00146985">
        <w:rPr>
          <w:sz w:val="26"/>
          <w:szCs w:val="26"/>
        </w:rPr>
        <w:t>»</w:t>
      </w:r>
    </w:p>
    <w:p w:rsidR="00617C10" w:rsidRPr="00146985" w:rsidRDefault="00617C10" w:rsidP="006B0B08">
      <w:pPr>
        <w:pStyle w:val="a8"/>
        <w:ind w:left="4820" w:right="-123"/>
        <w:rPr>
          <w:sz w:val="26"/>
          <w:szCs w:val="26"/>
        </w:rPr>
      </w:pPr>
      <w:r w:rsidRPr="00146985">
        <w:rPr>
          <w:sz w:val="26"/>
          <w:szCs w:val="26"/>
        </w:rPr>
        <w:t xml:space="preserve">от </w:t>
      </w:r>
      <w:r w:rsidR="006B0B08" w:rsidRPr="00146985">
        <w:rPr>
          <w:sz w:val="26"/>
          <w:szCs w:val="26"/>
        </w:rPr>
        <w:t xml:space="preserve">29.12.2014 </w:t>
      </w:r>
      <w:r w:rsidRPr="00146985">
        <w:rPr>
          <w:sz w:val="26"/>
          <w:szCs w:val="26"/>
        </w:rPr>
        <w:t>№</w:t>
      </w:r>
      <w:r w:rsidR="006B0B08" w:rsidRPr="00146985">
        <w:rPr>
          <w:sz w:val="26"/>
          <w:szCs w:val="26"/>
        </w:rPr>
        <w:t xml:space="preserve"> 80</w:t>
      </w:r>
    </w:p>
    <w:p w:rsidR="00E34308" w:rsidRPr="00146985" w:rsidRDefault="00E3430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34308" w:rsidRPr="00146985" w:rsidRDefault="00E34308" w:rsidP="00F90B08">
      <w:pPr>
        <w:jc w:val="center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>АДМИНИСТРАТИВНЫЙ РЕГЛАМЕНТ</w:t>
      </w:r>
    </w:p>
    <w:p w:rsidR="00E34308" w:rsidRPr="00146985" w:rsidRDefault="00E34308" w:rsidP="00F90B08">
      <w:pPr>
        <w:jc w:val="center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 xml:space="preserve">предоставления муниципальной услуги </w:t>
      </w:r>
      <w:r w:rsidR="00F21DDE" w:rsidRPr="00146985">
        <w:rPr>
          <w:b/>
          <w:sz w:val="26"/>
          <w:szCs w:val="26"/>
        </w:rPr>
        <w:t>«П</w:t>
      </w:r>
      <w:r w:rsidRPr="00146985">
        <w:rPr>
          <w:b/>
          <w:sz w:val="26"/>
          <w:szCs w:val="26"/>
        </w:rPr>
        <w:t>ризнани</w:t>
      </w:r>
      <w:r w:rsidR="00F21DDE" w:rsidRPr="00146985">
        <w:rPr>
          <w:b/>
          <w:sz w:val="26"/>
          <w:szCs w:val="26"/>
        </w:rPr>
        <w:t>е</w:t>
      </w:r>
      <w:r w:rsidRPr="00146985">
        <w:rPr>
          <w:b/>
          <w:sz w:val="26"/>
          <w:szCs w:val="26"/>
        </w:rPr>
        <w:t xml:space="preserve"> </w:t>
      </w:r>
    </w:p>
    <w:p w:rsidR="00E34308" w:rsidRPr="00146985" w:rsidRDefault="00E34308" w:rsidP="00F90B08">
      <w:pPr>
        <w:jc w:val="center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 xml:space="preserve">помещения жилым помещением, жилого помещения </w:t>
      </w:r>
    </w:p>
    <w:p w:rsidR="00E34308" w:rsidRPr="00146985" w:rsidRDefault="00E34308" w:rsidP="00F90B08">
      <w:pPr>
        <w:jc w:val="center"/>
        <w:rPr>
          <w:b/>
          <w:sz w:val="26"/>
          <w:szCs w:val="26"/>
        </w:rPr>
      </w:pPr>
      <w:proofErr w:type="gramStart"/>
      <w:r w:rsidRPr="00146985">
        <w:rPr>
          <w:b/>
          <w:sz w:val="26"/>
          <w:szCs w:val="26"/>
        </w:rPr>
        <w:t>непригодным</w:t>
      </w:r>
      <w:proofErr w:type="gramEnd"/>
      <w:r w:rsidRPr="00146985">
        <w:rPr>
          <w:b/>
          <w:sz w:val="26"/>
          <w:szCs w:val="26"/>
        </w:rPr>
        <w:t xml:space="preserve"> для проживания и многоквартирного дома </w:t>
      </w:r>
    </w:p>
    <w:p w:rsidR="00E34308" w:rsidRPr="00146985" w:rsidRDefault="00E34308" w:rsidP="00F90B08">
      <w:pPr>
        <w:jc w:val="center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>аварийным и подлежащим сносу или реконструкции</w:t>
      </w:r>
      <w:r w:rsidR="00F21DDE" w:rsidRPr="00146985">
        <w:rPr>
          <w:b/>
          <w:sz w:val="26"/>
          <w:szCs w:val="26"/>
        </w:rPr>
        <w:t>»</w:t>
      </w:r>
    </w:p>
    <w:p w:rsidR="002B6CCB" w:rsidRPr="00146985" w:rsidRDefault="002B6CCB" w:rsidP="002B6CCB">
      <w:pPr>
        <w:jc w:val="center"/>
        <w:rPr>
          <w:b/>
          <w:sz w:val="26"/>
          <w:szCs w:val="26"/>
        </w:rPr>
      </w:pPr>
    </w:p>
    <w:p w:rsidR="00E34308" w:rsidRPr="00146985" w:rsidRDefault="00E34308" w:rsidP="002B6CCB">
      <w:pPr>
        <w:pStyle w:val="2"/>
        <w:numPr>
          <w:ilvl w:val="0"/>
          <w:numId w:val="17"/>
        </w:numPr>
        <w:ind w:left="714" w:hanging="357"/>
        <w:rPr>
          <w:sz w:val="26"/>
          <w:szCs w:val="26"/>
        </w:rPr>
      </w:pPr>
      <w:r w:rsidRPr="00146985">
        <w:rPr>
          <w:sz w:val="26"/>
          <w:szCs w:val="26"/>
        </w:rPr>
        <w:t>Общие положения</w:t>
      </w:r>
    </w:p>
    <w:p w:rsidR="00F90B08" w:rsidRPr="00146985" w:rsidRDefault="00F90B08" w:rsidP="00F90B08">
      <w:pPr>
        <w:rPr>
          <w:sz w:val="26"/>
          <w:szCs w:val="26"/>
        </w:rPr>
      </w:pPr>
    </w:p>
    <w:p w:rsidR="006F5931" w:rsidRPr="00146985" w:rsidRDefault="006F5931" w:rsidP="006F5931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Предмет регулирования административного регламента</w:t>
      </w:r>
    </w:p>
    <w:p w:rsidR="00F21DDE" w:rsidRPr="00146985" w:rsidRDefault="00E34308" w:rsidP="002B6CCB">
      <w:pPr>
        <w:ind w:firstLine="840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1.1. </w:t>
      </w:r>
      <w:proofErr w:type="gramStart"/>
      <w:r w:rsidR="00F21DDE" w:rsidRPr="00146985">
        <w:rPr>
          <w:sz w:val="26"/>
          <w:szCs w:val="26"/>
        </w:rPr>
        <w:t>Административный регламент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</w:t>
      </w:r>
      <w:r w:rsidR="00F21DDE" w:rsidRPr="00146985">
        <w:rPr>
          <w:sz w:val="26"/>
          <w:szCs w:val="26"/>
        </w:rPr>
        <w:t>н</w:t>
      </w:r>
      <w:r w:rsidR="00F21DDE" w:rsidRPr="00146985">
        <w:rPr>
          <w:sz w:val="26"/>
          <w:szCs w:val="26"/>
        </w:rPr>
        <w:t>струкции»</w:t>
      </w:r>
      <w:r w:rsidR="00A3253F" w:rsidRPr="00146985">
        <w:rPr>
          <w:sz w:val="26"/>
          <w:szCs w:val="26"/>
        </w:rPr>
        <w:t xml:space="preserve"> (далее –</w:t>
      </w:r>
      <w:r w:rsidR="006B0B08" w:rsidRPr="00146985">
        <w:rPr>
          <w:sz w:val="26"/>
          <w:szCs w:val="26"/>
        </w:rPr>
        <w:t xml:space="preserve"> </w:t>
      </w:r>
      <w:r w:rsidR="00A3253F" w:rsidRPr="00146985">
        <w:rPr>
          <w:sz w:val="26"/>
          <w:szCs w:val="26"/>
        </w:rPr>
        <w:t>Регламент)</w:t>
      </w:r>
      <w:r w:rsidR="00F21DDE" w:rsidRPr="00146985">
        <w:rPr>
          <w:sz w:val="26"/>
          <w:szCs w:val="26"/>
        </w:rPr>
        <w:t xml:space="preserve">, определяет порядок, сроки и последовательность действий (административных процедур), администрации </w:t>
      </w:r>
      <w:r w:rsidR="00617C10" w:rsidRPr="00146985">
        <w:rPr>
          <w:sz w:val="26"/>
          <w:szCs w:val="26"/>
        </w:rPr>
        <w:t>сельского поселения</w:t>
      </w:r>
      <w:r w:rsidR="00F21DDE" w:rsidRPr="00146985">
        <w:rPr>
          <w:sz w:val="26"/>
          <w:szCs w:val="26"/>
        </w:rPr>
        <w:t xml:space="preserve"> «</w:t>
      </w:r>
      <w:r w:rsidR="006B0B08" w:rsidRPr="00146985">
        <w:rPr>
          <w:sz w:val="26"/>
          <w:szCs w:val="26"/>
        </w:rPr>
        <w:t>С</w:t>
      </w:r>
      <w:r w:rsidR="006B0B08" w:rsidRPr="00146985">
        <w:rPr>
          <w:sz w:val="26"/>
          <w:szCs w:val="26"/>
        </w:rPr>
        <w:t>е</w:t>
      </w:r>
      <w:r w:rsidR="006B0B08" w:rsidRPr="00146985">
        <w:rPr>
          <w:sz w:val="26"/>
          <w:szCs w:val="26"/>
        </w:rPr>
        <w:t>рёгово</w:t>
      </w:r>
      <w:r w:rsidR="00EE57CB" w:rsidRPr="00146985">
        <w:rPr>
          <w:sz w:val="26"/>
          <w:szCs w:val="26"/>
        </w:rPr>
        <w:t>» (далее – Орган)</w:t>
      </w:r>
      <w:r w:rsidR="00F21DDE" w:rsidRPr="00146985">
        <w:rPr>
          <w:sz w:val="26"/>
          <w:szCs w:val="26"/>
        </w:rPr>
        <w:t>,</w:t>
      </w:r>
      <w:r w:rsidR="00A3253F" w:rsidRPr="00146985">
        <w:rPr>
          <w:color w:val="00B050"/>
          <w:sz w:val="26"/>
          <w:szCs w:val="26"/>
        </w:rPr>
        <w:t xml:space="preserve"> </w:t>
      </w:r>
      <w:r w:rsidR="00F21DDE" w:rsidRPr="00146985">
        <w:rPr>
          <w:sz w:val="26"/>
          <w:szCs w:val="26"/>
        </w:rPr>
        <w:t>формы контроля за исполнением, ответственность дол</w:t>
      </w:r>
      <w:r w:rsidR="00F21DDE" w:rsidRPr="00146985">
        <w:rPr>
          <w:sz w:val="26"/>
          <w:szCs w:val="26"/>
        </w:rPr>
        <w:t>ж</w:t>
      </w:r>
      <w:r w:rsidR="00F21DDE" w:rsidRPr="00146985">
        <w:rPr>
          <w:sz w:val="26"/>
          <w:szCs w:val="26"/>
        </w:rPr>
        <w:t>ностных лиц  администрации за несоблюдение ими требований регламентов при выполнении административных процедур (действий), порядок обжалования де</w:t>
      </w:r>
      <w:r w:rsidR="00F21DDE" w:rsidRPr="00146985">
        <w:rPr>
          <w:sz w:val="26"/>
          <w:szCs w:val="26"/>
        </w:rPr>
        <w:t>й</w:t>
      </w:r>
      <w:r w:rsidR="00F21DDE" w:rsidRPr="00146985">
        <w:rPr>
          <w:sz w:val="26"/>
          <w:szCs w:val="26"/>
        </w:rPr>
        <w:t>ствий</w:t>
      </w:r>
      <w:proofErr w:type="gramEnd"/>
      <w:r w:rsidR="00F21DDE" w:rsidRPr="00146985">
        <w:rPr>
          <w:sz w:val="26"/>
          <w:szCs w:val="26"/>
        </w:rPr>
        <w:t xml:space="preserve"> (бездействия) должностного лица, а также принимаемого им решения по пр</w:t>
      </w:r>
      <w:r w:rsidR="00F21DDE" w:rsidRPr="00146985">
        <w:rPr>
          <w:sz w:val="26"/>
          <w:szCs w:val="26"/>
        </w:rPr>
        <w:t>и</w:t>
      </w:r>
      <w:r w:rsidR="00F21DDE" w:rsidRPr="00146985">
        <w:rPr>
          <w:sz w:val="26"/>
          <w:szCs w:val="26"/>
        </w:rPr>
        <w:t>знанию помещения жилым помещением, жилого помещения непригодным для проживания и многоквартирного дома аварийным и подлежащим сносу или реко</w:t>
      </w:r>
      <w:r w:rsidR="00F21DDE" w:rsidRPr="00146985">
        <w:rPr>
          <w:sz w:val="26"/>
          <w:szCs w:val="26"/>
        </w:rPr>
        <w:t>н</w:t>
      </w:r>
      <w:r w:rsidR="00F21DDE" w:rsidRPr="00146985">
        <w:rPr>
          <w:sz w:val="26"/>
          <w:szCs w:val="26"/>
        </w:rPr>
        <w:t>струкции (далее – муниципальная услуга).</w:t>
      </w:r>
    </w:p>
    <w:p w:rsidR="00A3253F" w:rsidRPr="00146985" w:rsidRDefault="00A3253F" w:rsidP="00A3253F">
      <w:pPr>
        <w:autoSpaceDE w:val="0"/>
        <w:autoSpaceDN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Настоящий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</w:t>
      </w:r>
      <w:r w:rsidRPr="00146985">
        <w:rPr>
          <w:sz w:val="26"/>
          <w:szCs w:val="26"/>
        </w:rPr>
        <w:t>ч</w:t>
      </w:r>
      <w:r w:rsidRPr="00146985">
        <w:rPr>
          <w:sz w:val="26"/>
          <w:szCs w:val="26"/>
        </w:rPr>
        <w:t>ных административных процедур, сокращения количества документов, представл</w:t>
      </w:r>
      <w:r w:rsidRPr="00146985">
        <w:rPr>
          <w:sz w:val="26"/>
          <w:szCs w:val="26"/>
        </w:rPr>
        <w:t>я</w:t>
      </w:r>
      <w:r w:rsidRPr="00146985">
        <w:rPr>
          <w:sz w:val="26"/>
          <w:szCs w:val="26"/>
        </w:rPr>
        <w:t>емых заявителем  для получения муниципальной услуги, применения новых опт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ги, а также сроков исполнения отдельных административных процедур и админ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стративных</w:t>
      </w:r>
      <w:proofErr w:type="gramEnd"/>
      <w:r w:rsidRPr="00146985">
        <w:rPr>
          <w:sz w:val="26"/>
          <w:szCs w:val="26"/>
        </w:rPr>
        <w:t xml:space="preserve"> действий в рамках предоставления муниципальной услуги, если это не противоречит законодательству Российской Федерации, Республики Коми, мун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ципальн</w:t>
      </w:r>
      <w:r w:rsidR="00F90B08" w:rsidRPr="00146985">
        <w:rPr>
          <w:sz w:val="26"/>
          <w:szCs w:val="26"/>
        </w:rPr>
        <w:t>ыми правовыми актами</w:t>
      </w:r>
      <w:r w:rsidRPr="00146985">
        <w:rPr>
          <w:sz w:val="26"/>
          <w:szCs w:val="26"/>
        </w:rPr>
        <w:t>.</w:t>
      </w:r>
    </w:p>
    <w:p w:rsidR="00F21DDE" w:rsidRPr="00146985" w:rsidRDefault="00F21DDE" w:rsidP="002B6CCB">
      <w:pPr>
        <w:autoSpaceDE w:val="0"/>
        <w:autoSpaceDN w:val="0"/>
        <w:ind w:firstLine="840"/>
        <w:jc w:val="both"/>
        <w:rPr>
          <w:sz w:val="26"/>
          <w:szCs w:val="26"/>
        </w:rPr>
      </w:pPr>
    </w:p>
    <w:p w:rsidR="00F21DDE" w:rsidRPr="00146985" w:rsidRDefault="00F21DDE" w:rsidP="002B6CCB">
      <w:pPr>
        <w:widowControl w:val="0"/>
        <w:autoSpaceDE w:val="0"/>
        <w:autoSpaceDN w:val="0"/>
        <w:adjustRightInd w:val="0"/>
        <w:ind w:firstLine="840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Круг заявителей</w:t>
      </w:r>
    </w:p>
    <w:p w:rsidR="00212F4F" w:rsidRPr="00146985" w:rsidRDefault="00F21DDE" w:rsidP="00E33DCF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840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Заявител</w:t>
      </w:r>
      <w:r w:rsidR="00A3253F" w:rsidRPr="00146985">
        <w:rPr>
          <w:sz w:val="26"/>
          <w:szCs w:val="26"/>
        </w:rPr>
        <w:t>ями являются</w:t>
      </w:r>
      <w:r w:rsidRPr="00146985">
        <w:rPr>
          <w:sz w:val="26"/>
          <w:szCs w:val="26"/>
        </w:rPr>
        <w:t xml:space="preserve"> </w:t>
      </w:r>
      <w:r w:rsidR="00A3253F" w:rsidRPr="00146985">
        <w:rPr>
          <w:sz w:val="26"/>
          <w:szCs w:val="26"/>
        </w:rPr>
        <w:t>физические лица –</w:t>
      </w:r>
      <w:r w:rsidRPr="00146985">
        <w:rPr>
          <w:sz w:val="26"/>
          <w:szCs w:val="26"/>
        </w:rPr>
        <w:t xml:space="preserve"> </w:t>
      </w:r>
      <w:r w:rsidR="00E34308" w:rsidRPr="00146985">
        <w:rPr>
          <w:sz w:val="26"/>
          <w:szCs w:val="26"/>
        </w:rPr>
        <w:t>собственник</w:t>
      </w:r>
      <w:r w:rsidR="00A3253F" w:rsidRPr="00146985">
        <w:rPr>
          <w:sz w:val="26"/>
          <w:szCs w:val="26"/>
        </w:rPr>
        <w:t>и жилых</w:t>
      </w:r>
      <w:r w:rsidR="00E34308" w:rsidRPr="00146985">
        <w:rPr>
          <w:sz w:val="26"/>
          <w:szCs w:val="26"/>
        </w:rPr>
        <w:t xml:space="preserve"> п</w:t>
      </w:r>
      <w:r w:rsidR="00E34308" w:rsidRPr="00146985">
        <w:rPr>
          <w:sz w:val="26"/>
          <w:szCs w:val="26"/>
        </w:rPr>
        <w:t>о</w:t>
      </w:r>
      <w:r w:rsidR="00E34308" w:rsidRPr="00146985">
        <w:rPr>
          <w:sz w:val="26"/>
          <w:szCs w:val="26"/>
        </w:rPr>
        <w:t>мещени</w:t>
      </w:r>
      <w:r w:rsidR="00A3253F" w:rsidRPr="00146985">
        <w:rPr>
          <w:sz w:val="26"/>
          <w:szCs w:val="26"/>
        </w:rPr>
        <w:t>й</w:t>
      </w:r>
      <w:r w:rsidR="00E34308" w:rsidRPr="00146985">
        <w:rPr>
          <w:sz w:val="26"/>
          <w:szCs w:val="26"/>
        </w:rPr>
        <w:t xml:space="preserve">, </w:t>
      </w:r>
      <w:r w:rsidR="00A3253F" w:rsidRPr="00146985">
        <w:rPr>
          <w:sz w:val="26"/>
          <w:szCs w:val="26"/>
        </w:rPr>
        <w:t>граждане (</w:t>
      </w:r>
      <w:r w:rsidR="00E34308" w:rsidRPr="00146985">
        <w:rPr>
          <w:sz w:val="26"/>
          <w:szCs w:val="26"/>
        </w:rPr>
        <w:t>нанимател</w:t>
      </w:r>
      <w:r w:rsidR="00A3253F" w:rsidRPr="00146985">
        <w:rPr>
          <w:sz w:val="26"/>
          <w:szCs w:val="26"/>
        </w:rPr>
        <w:t xml:space="preserve">и) </w:t>
      </w:r>
      <w:r w:rsidR="00E34308" w:rsidRPr="00146985">
        <w:rPr>
          <w:sz w:val="26"/>
          <w:szCs w:val="26"/>
        </w:rPr>
        <w:t>помещени</w:t>
      </w:r>
      <w:r w:rsidR="00E33DCF" w:rsidRPr="00146985">
        <w:rPr>
          <w:sz w:val="26"/>
          <w:szCs w:val="26"/>
        </w:rPr>
        <w:t>й, а также юридические лица</w:t>
      </w:r>
      <w:r w:rsidR="00E34308" w:rsidRPr="00146985">
        <w:rPr>
          <w:sz w:val="26"/>
          <w:szCs w:val="26"/>
        </w:rPr>
        <w:t>.</w:t>
      </w:r>
      <w:r w:rsidR="00212F4F" w:rsidRPr="00146985">
        <w:rPr>
          <w:sz w:val="26"/>
          <w:szCs w:val="26"/>
        </w:rPr>
        <w:t xml:space="preserve"> </w:t>
      </w:r>
    </w:p>
    <w:p w:rsidR="00E33DCF" w:rsidRPr="00146985" w:rsidRDefault="00E33DCF" w:rsidP="00E33DCF">
      <w:pPr>
        <w:widowControl w:val="0"/>
        <w:autoSpaceDE w:val="0"/>
        <w:autoSpaceDN w:val="0"/>
        <w:adjustRightInd w:val="0"/>
        <w:ind w:firstLine="840"/>
        <w:jc w:val="both"/>
        <w:rPr>
          <w:b/>
          <w:i/>
          <w:sz w:val="26"/>
          <w:szCs w:val="26"/>
        </w:rPr>
      </w:pPr>
      <w:r w:rsidRPr="00146985">
        <w:rPr>
          <w:sz w:val="26"/>
          <w:szCs w:val="26"/>
        </w:rPr>
        <w:t xml:space="preserve">1.3. От имени заявителя в целях получения услуги может выступать лицо, имеющее такое право в соответствии с законодательством Российской </w:t>
      </w:r>
      <w:r w:rsidRPr="00146985">
        <w:rPr>
          <w:sz w:val="26"/>
          <w:szCs w:val="26"/>
        </w:rPr>
        <w:lastRenderedPageBreak/>
        <w:t>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DE0672" w:rsidRPr="00146985" w:rsidRDefault="00DE0672" w:rsidP="002B6CCB">
      <w:pPr>
        <w:widowControl w:val="0"/>
        <w:autoSpaceDE w:val="0"/>
        <w:autoSpaceDN w:val="0"/>
        <w:adjustRightInd w:val="0"/>
        <w:ind w:firstLine="840"/>
        <w:jc w:val="center"/>
        <w:outlineLvl w:val="2"/>
        <w:rPr>
          <w:b/>
          <w:bCs/>
          <w:sz w:val="26"/>
          <w:szCs w:val="26"/>
        </w:rPr>
      </w:pPr>
    </w:p>
    <w:p w:rsidR="00403BFC" w:rsidRPr="00146985" w:rsidRDefault="00403BFC" w:rsidP="00403BFC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Требования к порядку информирования</w:t>
      </w:r>
    </w:p>
    <w:p w:rsidR="00403BFC" w:rsidRPr="00146985" w:rsidRDefault="00403BFC" w:rsidP="00403BFC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о правилах предоставления муниципальной услуги</w:t>
      </w:r>
    </w:p>
    <w:p w:rsidR="00EE57CB" w:rsidRPr="00146985" w:rsidRDefault="00EE57CB" w:rsidP="00EE57C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1.4. Информация о порядке предоставления муниципальной услуги и услуг, которые являются необходимыми и обязательными для предоставления муниц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пальной услуги  размещается: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на информационных стендах, расположенных в Органе.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Информацию о порядке предоставления муниципальной услуги и услуг, которые являются необходимыми и обязательными для предоставл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ния муниципальной услуги  можно получить: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- посредством факсимильного сообщения: </w:t>
      </w:r>
      <w:r w:rsidR="00146985">
        <w:rPr>
          <w:sz w:val="26"/>
          <w:szCs w:val="26"/>
        </w:rPr>
        <w:t>телефон</w:t>
      </w:r>
      <w:r w:rsidRPr="00146985">
        <w:rPr>
          <w:sz w:val="26"/>
          <w:szCs w:val="26"/>
        </w:rPr>
        <w:t>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при личном обращении в Орган;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при письменном обращении в Орган, в том числе по электронной п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чте;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путем публичного информирования.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Информация о порядке предоставления муниципальной услуги и услуг, которые являются необходимыми и обязательными для предоставл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ния муниципальной услуги  должна содержать: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сведения о порядке предоставления муниципальной услуги;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категории получателей муниципальной услуги;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146985">
        <w:rPr>
          <w:sz w:val="26"/>
          <w:szCs w:val="26"/>
        </w:rPr>
        <w:t>- адрес Органа для приема документов, необходимых для предоста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ления муниципальной услуги, режим работы Органа;</w:t>
      </w:r>
      <w:r w:rsidRPr="00146985">
        <w:rPr>
          <w:i/>
          <w:sz w:val="26"/>
          <w:szCs w:val="26"/>
        </w:rPr>
        <w:t xml:space="preserve"> 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порядок передачи результата заявителю;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сведения, которые необходимо указать в заявлении о предоставлении муниципальной услуги;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перечень документов, необходимых для предоставления муниц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пальной услуги (в том числе с разделением таких документов на документы, которые заявитель обязан предоставить самостоятельно, и документы, кот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рые заявитель вправе предоставить по собственной инициативе);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срок предоставления муниципальной услуги;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сведения о порядке обжалования действий (бездействия) и решений должностных лиц.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Консультации по процедуре предоставления муниципальной услуги осуществляются сотрудниками Органа в соответствии с должностными и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струкциями.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сам.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Устное информирование каждого обратившегося за информацией з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явителя осуществляется не более 15 минут.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В случае если для подготовки ответа на устное обращение требуется </w:t>
      </w:r>
      <w:r w:rsidRPr="00146985">
        <w:rPr>
          <w:sz w:val="26"/>
          <w:szCs w:val="26"/>
        </w:rPr>
        <w:lastRenderedPageBreak/>
        <w:t>более продолжительное время, сотрудник Органа, ответственный за инфо</w:t>
      </w:r>
      <w:r w:rsidRPr="00146985">
        <w:rPr>
          <w:sz w:val="26"/>
          <w:szCs w:val="26"/>
        </w:rPr>
        <w:t>р</w:t>
      </w:r>
      <w:r w:rsidRPr="00146985">
        <w:rPr>
          <w:sz w:val="26"/>
          <w:szCs w:val="26"/>
        </w:rPr>
        <w:t>мирование, предлагает заинтересованным лицам перезвонить в определе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ный день и в определенное время. К назначенному сроку ответ по вопросам заявителей должен быть подготовлен. В случае необходимости ответ гот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вится при взаимодействии Органа.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Ответ на </w:t>
      </w:r>
      <w:proofErr w:type="gramStart"/>
      <w:r w:rsidRPr="00146985">
        <w:rPr>
          <w:sz w:val="26"/>
          <w:szCs w:val="26"/>
        </w:rPr>
        <w:t>письменное обращение, поступившее в Орган направляется</w:t>
      </w:r>
      <w:proofErr w:type="gramEnd"/>
      <w:r w:rsidRPr="00146985">
        <w:rPr>
          <w:sz w:val="26"/>
          <w:szCs w:val="26"/>
        </w:rPr>
        <w:t xml:space="preserve"> заявителю в срок, не превышающий 30 календарных дней со дня регистр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ции обращения.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</w:t>
      </w:r>
      <w:r w:rsidRPr="00146985">
        <w:rPr>
          <w:sz w:val="26"/>
          <w:szCs w:val="26"/>
        </w:rPr>
        <w:t>к</w:t>
      </w:r>
      <w:r w:rsidRPr="00146985">
        <w:rPr>
          <w:sz w:val="26"/>
          <w:szCs w:val="26"/>
        </w:rPr>
        <w:t>тронной почты,  указанному в обращении.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Публичное информирование о порядке предоставления муниципал</w:t>
      </w:r>
      <w:r w:rsidRPr="00146985">
        <w:rPr>
          <w:sz w:val="26"/>
          <w:szCs w:val="26"/>
        </w:rPr>
        <w:t>ь</w:t>
      </w:r>
      <w:r w:rsidRPr="00146985">
        <w:rPr>
          <w:sz w:val="26"/>
          <w:szCs w:val="26"/>
        </w:rPr>
        <w:t>ной услуги осуществляется посредством размещения соответствующей и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формации в средствах массовой информации, на официальных сайтах Орг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на.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Прием документов, необходимых для предоставления муниципальной услуги, осуществляется в Органе</w:t>
      </w:r>
      <w:r w:rsidRPr="00146985">
        <w:rPr>
          <w:i/>
          <w:sz w:val="26"/>
          <w:szCs w:val="26"/>
        </w:rPr>
        <w:t>.</w:t>
      </w:r>
    </w:p>
    <w:p w:rsidR="006B0B08" w:rsidRPr="00146985" w:rsidRDefault="006B0B08" w:rsidP="006B0B0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Информация о справочных телефонах, адресах электронной почты, адресах местонахождения, режиме работы и приеме заявителей в Органе, с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держится в Приложении № 1 к настоящему административному регламенту.</w:t>
      </w:r>
    </w:p>
    <w:p w:rsidR="00DE0672" w:rsidRPr="00146985" w:rsidRDefault="00DE0672" w:rsidP="00DE067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E0672" w:rsidRPr="00146985" w:rsidRDefault="00DE0672" w:rsidP="002B6CCB">
      <w:pPr>
        <w:pStyle w:val="2"/>
        <w:numPr>
          <w:ilvl w:val="1"/>
          <w:numId w:val="1"/>
        </w:numPr>
        <w:tabs>
          <w:tab w:val="clear" w:pos="360"/>
          <w:tab w:val="clear" w:pos="3840"/>
          <w:tab w:val="num" w:pos="0"/>
        </w:tabs>
        <w:suppressAutoHyphens/>
        <w:ind w:left="0" w:firstLine="851"/>
        <w:rPr>
          <w:sz w:val="26"/>
          <w:szCs w:val="26"/>
        </w:rPr>
      </w:pPr>
      <w:r w:rsidRPr="00146985">
        <w:rPr>
          <w:sz w:val="26"/>
          <w:szCs w:val="26"/>
        </w:rPr>
        <w:t>2. Стандарт предоставления муниципальной услуги</w:t>
      </w:r>
    </w:p>
    <w:p w:rsidR="00000606" w:rsidRPr="00146985" w:rsidRDefault="0000060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</w:p>
    <w:p w:rsidR="00DE0672" w:rsidRPr="00146985" w:rsidRDefault="00DE0672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Наименование муниципальной услуги</w:t>
      </w:r>
    </w:p>
    <w:p w:rsidR="00E34308" w:rsidRPr="00146985" w:rsidRDefault="00DE0672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</w:t>
      </w:r>
      <w:r w:rsidR="00E34308" w:rsidRPr="00146985">
        <w:rPr>
          <w:sz w:val="26"/>
          <w:szCs w:val="26"/>
        </w:rPr>
        <w:t>.1. Наименование муниципальной услуги</w:t>
      </w:r>
      <w:r w:rsidR="00070FE2" w:rsidRPr="00146985">
        <w:rPr>
          <w:sz w:val="26"/>
          <w:szCs w:val="26"/>
        </w:rPr>
        <w:t>:</w:t>
      </w:r>
      <w:r w:rsidR="00E34308" w:rsidRPr="00146985">
        <w:rPr>
          <w:sz w:val="26"/>
          <w:szCs w:val="26"/>
        </w:rPr>
        <w:t xml:space="preserve"> </w:t>
      </w:r>
      <w:r w:rsidRPr="00146985">
        <w:rPr>
          <w:sz w:val="26"/>
          <w:szCs w:val="26"/>
        </w:rPr>
        <w:t>«П</w:t>
      </w:r>
      <w:r w:rsidR="00E34308" w:rsidRPr="00146985">
        <w:rPr>
          <w:sz w:val="26"/>
          <w:szCs w:val="26"/>
        </w:rPr>
        <w:t>ризнание помещения жилым помещением, жилого помещения непригодным для проживания и многоквартирн</w:t>
      </w:r>
      <w:r w:rsidR="00E34308" w:rsidRPr="00146985">
        <w:rPr>
          <w:sz w:val="26"/>
          <w:szCs w:val="26"/>
        </w:rPr>
        <w:t>о</w:t>
      </w:r>
      <w:r w:rsidR="00E34308" w:rsidRPr="00146985">
        <w:rPr>
          <w:sz w:val="26"/>
          <w:szCs w:val="26"/>
        </w:rPr>
        <w:t>го дома аварийным и подлежащим сносу или реконструкции</w:t>
      </w:r>
      <w:r w:rsidRPr="00146985">
        <w:rPr>
          <w:sz w:val="26"/>
          <w:szCs w:val="26"/>
        </w:rPr>
        <w:t>»</w:t>
      </w:r>
      <w:r w:rsidR="00E34308" w:rsidRPr="00146985">
        <w:rPr>
          <w:sz w:val="26"/>
          <w:szCs w:val="26"/>
        </w:rPr>
        <w:t xml:space="preserve">. </w:t>
      </w:r>
    </w:p>
    <w:p w:rsidR="00BA54F0" w:rsidRPr="00146985" w:rsidRDefault="00BA54F0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</w:p>
    <w:p w:rsidR="00146985" w:rsidRDefault="00BA54F0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Наименование органа, предоставляющего </w:t>
      </w:r>
    </w:p>
    <w:p w:rsidR="00BA54F0" w:rsidRPr="00146985" w:rsidRDefault="00BA54F0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муниципальную </w:t>
      </w:r>
      <w:r w:rsidR="00146985">
        <w:rPr>
          <w:b/>
          <w:bCs/>
          <w:sz w:val="26"/>
          <w:szCs w:val="26"/>
        </w:rPr>
        <w:t>у</w:t>
      </w:r>
      <w:r w:rsidRPr="00146985">
        <w:rPr>
          <w:b/>
          <w:bCs/>
          <w:sz w:val="26"/>
          <w:szCs w:val="26"/>
        </w:rPr>
        <w:t>слугу</w:t>
      </w:r>
    </w:p>
    <w:p w:rsidR="00BA54F0" w:rsidRPr="00146985" w:rsidRDefault="00BA54F0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2.2. Муниципальную услугу  предоставляет  администрация </w:t>
      </w:r>
      <w:r w:rsidR="00617C10" w:rsidRPr="00146985">
        <w:rPr>
          <w:sz w:val="26"/>
          <w:szCs w:val="26"/>
        </w:rPr>
        <w:t>сельского п</w:t>
      </w:r>
      <w:r w:rsidR="00617C10" w:rsidRPr="00146985">
        <w:rPr>
          <w:sz w:val="26"/>
          <w:szCs w:val="26"/>
        </w:rPr>
        <w:t>о</w:t>
      </w:r>
      <w:r w:rsidR="00617C10" w:rsidRPr="00146985">
        <w:rPr>
          <w:sz w:val="26"/>
          <w:szCs w:val="26"/>
        </w:rPr>
        <w:t>селения «</w:t>
      </w:r>
      <w:r w:rsidR="006B0B08" w:rsidRPr="00146985">
        <w:rPr>
          <w:sz w:val="26"/>
          <w:szCs w:val="26"/>
        </w:rPr>
        <w:t>Серёгово</w:t>
      </w:r>
      <w:r w:rsidR="00617C10" w:rsidRPr="00146985">
        <w:rPr>
          <w:sz w:val="26"/>
          <w:szCs w:val="26"/>
        </w:rPr>
        <w:t>».</w:t>
      </w:r>
    </w:p>
    <w:p w:rsidR="00BA54F0" w:rsidRPr="00146985" w:rsidRDefault="00BA54F0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</w:p>
    <w:p w:rsidR="00070FE2" w:rsidRPr="00146985" w:rsidRDefault="00070FE2" w:rsidP="00070FE2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Органы и организации, участвующие в предоставлении муниципальной усл</w:t>
      </w:r>
      <w:r w:rsidRPr="00146985">
        <w:rPr>
          <w:b/>
          <w:bCs/>
          <w:sz w:val="26"/>
          <w:szCs w:val="26"/>
        </w:rPr>
        <w:t>у</w:t>
      </w:r>
      <w:r w:rsidRPr="00146985">
        <w:rPr>
          <w:b/>
          <w:bCs/>
          <w:sz w:val="26"/>
          <w:szCs w:val="26"/>
        </w:rPr>
        <w:t>ги, обращение в которые необходимо для предоставления муниципальной услуги</w:t>
      </w:r>
    </w:p>
    <w:p w:rsidR="00EE57CB" w:rsidRPr="00146985" w:rsidRDefault="00EE57CB" w:rsidP="00EE57C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2.3. Органы и организации, участвующие в предоставлении </w:t>
      </w:r>
      <w:r w:rsidRPr="00146985">
        <w:rPr>
          <w:sz w:val="26"/>
          <w:szCs w:val="26"/>
        </w:rPr>
        <w:lastRenderedPageBreak/>
        <w:t xml:space="preserve">муниципальной услуги, обращение в которые необходимо для предоставления муниципальной услуги:   </w:t>
      </w:r>
    </w:p>
    <w:p w:rsidR="00EE57CB" w:rsidRPr="00146985" w:rsidRDefault="00EE57CB" w:rsidP="00EE57C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 2.3.1. 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низаций</w:t>
      </w:r>
      <w:r w:rsidRPr="00146985">
        <w:rPr>
          <w:color w:val="000000"/>
          <w:sz w:val="26"/>
          <w:szCs w:val="26"/>
        </w:rPr>
        <w:t xml:space="preserve">, </w:t>
      </w:r>
      <w:r w:rsidRPr="00146985">
        <w:rPr>
          <w:sz w:val="26"/>
          <w:szCs w:val="26"/>
        </w:rPr>
        <w:t>принятия решения, выдачи результата предоставления услуги;</w:t>
      </w:r>
    </w:p>
    <w:p w:rsidR="00000606" w:rsidRPr="00146985" w:rsidRDefault="00000606" w:rsidP="000006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2.3.2. Федеральная служба государственной регистрации кадастра и карт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графии – в части предоставления выписки из Единого государственного реестра прав на недвижимое имущество и сделок с ним на помещение;</w:t>
      </w:r>
    </w:p>
    <w:p w:rsidR="00000606" w:rsidRPr="00146985" w:rsidRDefault="00000606" w:rsidP="0000060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2.3.3. Федеральное государственное унитарное предприятие «</w:t>
      </w:r>
      <w:proofErr w:type="spellStart"/>
      <w:r w:rsidRPr="00146985">
        <w:rPr>
          <w:rFonts w:ascii="Times New Roman" w:hAnsi="Times New Roman" w:cs="Times New Roman"/>
          <w:sz w:val="26"/>
          <w:szCs w:val="26"/>
        </w:rPr>
        <w:t>Ростехинве</w:t>
      </w:r>
      <w:r w:rsidRPr="00146985">
        <w:rPr>
          <w:rFonts w:ascii="Times New Roman" w:hAnsi="Times New Roman" w:cs="Times New Roman"/>
          <w:sz w:val="26"/>
          <w:szCs w:val="26"/>
        </w:rPr>
        <w:t>н</w:t>
      </w:r>
      <w:r w:rsidRPr="00146985">
        <w:rPr>
          <w:rFonts w:ascii="Times New Roman" w:hAnsi="Times New Roman" w:cs="Times New Roman"/>
          <w:sz w:val="26"/>
          <w:szCs w:val="26"/>
        </w:rPr>
        <w:t>таризация</w:t>
      </w:r>
      <w:proofErr w:type="spellEnd"/>
      <w:r w:rsidRPr="00146985">
        <w:rPr>
          <w:rFonts w:ascii="Times New Roman" w:hAnsi="Times New Roman" w:cs="Times New Roman"/>
          <w:sz w:val="26"/>
          <w:szCs w:val="26"/>
        </w:rPr>
        <w:t xml:space="preserve"> - Федеральное </w:t>
      </w:r>
      <w:r w:rsidR="00F90B08" w:rsidRPr="00146985">
        <w:rPr>
          <w:rFonts w:ascii="Times New Roman" w:hAnsi="Times New Roman" w:cs="Times New Roman"/>
          <w:sz w:val="26"/>
          <w:szCs w:val="26"/>
        </w:rPr>
        <w:t>бюро технической инвентаризации</w:t>
      </w:r>
      <w:r w:rsidRPr="00146985">
        <w:rPr>
          <w:rFonts w:ascii="Times New Roman" w:hAnsi="Times New Roman" w:cs="Times New Roman"/>
          <w:sz w:val="26"/>
          <w:szCs w:val="26"/>
        </w:rPr>
        <w:t>» (далее – ФГУП «</w:t>
      </w:r>
      <w:proofErr w:type="spellStart"/>
      <w:r w:rsidRPr="00146985">
        <w:rPr>
          <w:rFonts w:ascii="Times New Roman" w:hAnsi="Times New Roman" w:cs="Times New Roman"/>
          <w:sz w:val="26"/>
          <w:szCs w:val="26"/>
        </w:rPr>
        <w:t>Р</w:t>
      </w:r>
      <w:r w:rsidRPr="00146985">
        <w:rPr>
          <w:rFonts w:ascii="Times New Roman" w:hAnsi="Times New Roman" w:cs="Times New Roman"/>
          <w:sz w:val="26"/>
          <w:szCs w:val="26"/>
        </w:rPr>
        <w:t>о</w:t>
      </w:r>
      <w:r w:rsidRPr="00146985">
        <w:rPr>
          <w:rFonts w:ascii="Times New Roman" w:hAnsi="Times New Roman" w:cs="Times New Roman"/>
          <w:sz w:val="26"/>
          <w:szCs w:val="26"/>
        </w:rPr>
        <w:t>стехинвентаризация</w:t>
      </w:r>
      <w:proofErr w:type="spellEnd"/>
      <w:r w:rsidRPr="00146985">
        <w:rPr>
          <w:rFonts w:ascii="Times New Roman" w:hAnsi="Times New Roman" w:cs="Times New Roman"/>
          <w:sz w:val="26"/>
          <w:szCs w:val="26"/>
        </w:rPr>
        <w:t xml:space="preserve"> – ФБТИ») – в части предоставления технического паспорта,  технического плана;</w:t>
      </w:r>
    </w:p>
    <w:p w:rsidR="00000606" w:rsidRPr="00146985" w:rsidRDefault="00000606" w:rsidP="0000060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 xml:space="preserve">2.3.4. </w:t>
      </w:r>
      <w:r w:rsidR="0091294F" w:rsidRPr="00146985">
        <w:rPr>
          <w:rFonts w:ascii="Times New Roman" w:hAnsi="Times New Roman" w:cs="Times New Roman"/>
          <w:sz w:val="26"/>
          <w:szCs w:val="26"/>
        </w:rPr>
        <w:t xml:space="preserve">Органы государственного надзора (контроля) </w:t>
      </w:r>
      <w:r w:rsidR="00DD3DAD" w:rsidRPr="00146985">
        <w:rPr>
          <w:rFonts w:ascii="Times New Roman" w:hAnsi="Times New Roman" w:cs="Times New Roman"/>
          <w:sz w:val="26"/>
          <w:szCs w:val="26"/>
        </w:rPr>
        <w:t>–</w:t>
      </w:r>
      <w:r w:rsidR="0091294F" w:rsidRPr="00146985">
        <w:rPr>
          <w:rFonts w:ascii="Times New Roman" w:hAnsi="Times New Roman" w:cs="Times New Roman"/>
          <w:sz w:val="26"/>
          <w:szCs w:val="26"/>
        </w:rPr>
        <w:t xml:space="preserve"> </w:t>
      </w:r>
      <w:r w:rsidR="00DD3DAD" w:rsidRPr="00146985">
        <w:rPr>
          <w:rFonts w:ascii="Times New Roman" w:hAnsi="Times New Roman" w:cs="Times New Roman"/>
          <w:sz w:val="26"/>
          <w:szCs w:val="26"/>
        </w:rPr>
        <w:t>в части предоставл</w:t>
      </w:r>
      <w:r w:rsidR="00DD3DAD" w:rsidRPr="00146985">
        <w:rPr>
          <w:rFonts w:ascii="Times New Roman" w:hAnsi="Times New Roman" w:cs="Times New Roman"/>
          <w:sz w:val="26"/>
          <w:szCs w:val="26"/>
        </w:rPr>
        <w:t>е</w:t>
      </w:r>
      <w:r w:rsidR="00DD3DAD" w:rsidRPr="00146985">
        <w:rPr>
          <w:rFonts w:ascii="Times New Roman" w:hAnsi="Times New Roman" w:cs="Times New Roman"/>
          <w:sz w:val="26"/>
          <w:szCs w:val="26"/>
        </w:rPr>
        <w:t>ния сведений из заключений по итогам проведенных контрольных (надзорных) м</w:t>
      </w:r>
      <w:r w:rsidR="00DD3DAD" w:rsidRPr="00146985">
        <w:rPr>
          <w:rFonts w:ascii="Times New Roman" w:hAnsi="Times New Roman" w:cs="Times New Roman"/>
          <w:sz w:val="26"/>
          <w:szCs w:val="26"/>
        </w:rPr>
        <w:t>е</w:t>
      </w:r>
      <w:r w:rsidR="00DD3DAD" w:rsidRPr="00146985">
        <w:rPr>
          <w:rFonts w:ascii="Times New Roman" w:hAnsi="Times New Roman" w:cs="Times New Roman"/>
          <w:sz w:val="26"/>
          <w:szCs w:val="26"/>
        </w:rPr>
        <w:t>роприятий.</w:t>
      </w:r>
    </w:p>
    <w:p w:rsidR="00EE57CB" w:rsidRPr="00146985" w:rsidRDefault="00EE57CB" w:rsidP="00EE57C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Орган не вправе требовать от заявителя:</w:t>
      </w:r>
    </w:p>
    <w:p w:rsidR="00EE57CB" w:rsidRPr="00146985" w:rsidRDefault="00EE57CB" w:rsidP="00EE57C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нием муниципальной услуги;</w:t>
      </w:r>
    </w:p>
    <w:p w:rsidR="00EE57CB" w:rsidRPr="00146985" w:rsidRDefault="00EE57CB" w:rsidP="00EE57C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</w:t>
      </w:r>
      <w:r w:rsidRPr="00146985">
        <w:rPr>
          <w:sz w:val="26"/>
          <w:szCs w:val="26"/>
        </w:rPr>
        <w:t>м</w:t>
      </w:r>
      <w:r w:rsidRPr="00146985">
        <w:rPr>
          <w:sz w:val="26"/>
          <w:szCs w:val="26"/>
        </w:rPr>
        <w:t>ственных государственным органам или органам местного самоуправления орган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146985">
        <w:rPr>
          <w:sz w:val="26"/>
          <w:szCs w:val="26"/>
        </w:rPr>
        <w:t xml:space="preserve"> частью 6 статьи 7 Федерального закона от 27 июля 2010 </w:t>
      </w:r>
      <w:r w:rsidR="006B0B08" w:rsidRPr="00146985">
        <w:rPr>
          <w:sz w:val="26"/>
          <w:szCs w:val="26"/>
        </w:rPr>
        <w:t>№</w:t>
      </w:r>
      <w:r w:rsidRPr="00146985">
        <w:rPr>
          <w:sz w:val="26"/>
          <w:szCs w:val="26"/>
        </w:rPr>
        <w:t xml:space="preserve"> 210-ФЗ </w:t>
      </w:r>
      <w:r w:rsidR="006B0B08" w:rsidRPr="00146985">
        <w:rPr>
          <w:sz w:val="26"/>
          <w:szCs w:val="26"/>
        </w:rPr>
        <w:t>«</w:t>
      </w:r>
      <w:r w:rsidRPr="00146985">
        <w:rPr>
          <w:sz w:val="26"/>
          <w:szCs w:val="26"/>
        </w:rPr>
        <w:t>Об организации предоставл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ния государственных и муниципальных услуг</w:t>
      </w:r>
      <w:r w:rsidR="006B0B08" w:rsidRPr="00146985">
        <w:rPr>
          <w:sz w:val="26"/>
          <w:szCs w:val="26"/>
        </w:rPr>
        <w:t>»</w:t>
      </w:r>
      <w:r w:rsidRPr="00146985">
        <w:rPr>
          <w:sz w:val="26"/>
          <w:szCs w:val="26"/>
        </w:rPr>
        <w:t xml:space="preserve"> перечень документов. Заявитель вправе представить указанные документы и информацию по собственной иници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тиве;</w:t>
      </w:r>
    </w:p>
    <w:p w:rsidR="00EE57CB" w:rsidRPr="00146985" w:rsidRDefault="00EE57CB" w:rsidP="00EE57C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 xml:space="preserve">чения услуг, включенных в перечни, указанные в части 1 статьи 9 Федерального закона от 27 июля 2010 </w:t>
      </w:r>
      <w:r w:rsidR="006B0B08" w:rsidRPr="00146985">
        <w:rPr>
          <w:sz w:val="26"/>
          <w:szCs w:val="26"/>
        </w:rPr>
        <w:t>№</w:t>
      </w:r>
      <w:r w:rsidRPr="00146985">
        <w:rPr>
          <w:sz w:val="26"/>
          <w:szCs w:val="26"/>
        </w:rPr>
        <w:t xml:space="preserve"> 210-ФЗ </w:t>
      </w:r>
      <w:r w:rsidR="006B0B08" w:rsidRPr="00146985">
        <w:rPr>
          <w:sz w:val="26"/>
          <w:szCs w:val="26"/>
        </w:rPr>
        <w:t>«</w:t>
      </w:r>
      <w:r w:rsidRPr="00146985">
        <w:rPr>
          <w:sz w:val="26"/>
          <w:szCs w:val="26"/>
        </w:rPr>
        <w:t>Об организации предоставления государстве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ных и муниципальных услуг</w:t>
      </w:r>
      <w:r w:rsidR="006B0B08" w:rsidRPr="00146985">
        <w:rPr>
          <w:sz w:val="26"/>
          <w:szCs w:val="26"/>
        </w:rPr>
        <w:t>»</w:t>
      </w:r>
      <w:r w:rsidRPr="00146985">
        <w:rPr>
          <w:sz w:val="26"/>
          <w:szCs w:val="26"/>
        </w:rPr>
        <w:t>, и получения документов и информации, предоста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ляемых в результате предоставления таких</w:t>
      </w:r>
      <w:proofErr w:type="gramEnd"/>
      <w:r w:rsidRPr="00146985">
        <w:rPr>
          <w:sz w:val="26"/>
          <w:szCs w:val="26"/>
        </w:rPr>
        <w:t xml:space="preserve"> услуг.</w:t>
      </w:r>
    </w:p>
    <w:p w:rsidR="00371F92" w:rsidRPr="00146985" w:rsidRDefault="00371F92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</w:p>
    <w:p w:rsidR="00B01B3A" w:rsidRPr="00146985" w:rsidRDefault="00B01B3A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Результат предоставления муниципальной услуги</w:t>
      </w:r>
    </w:p>
    <w:p w:rsidR="00127FC8" w:rsidRPr="00146985" w:rsidRDefault="00B01B3A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2.4. Результатом предоставления муниципальной услуги является </w:t>
      </w:r>
      <w:r w:rsidR="00371F92" w:rsidRPr="00146985">
        <w:rPr>
          <w:sz w:val="26"/>
          <w:szCs w:val="26"/>
        </w:rPr>
        <w:lastRenderedPageBreak/>
        <w:t xml:space="preserve">принятие </w:t>
      </w:r>
      <w:r w:rsidR="00CF3FB0" w:rsidRPr="00146985">
        <w:rPr>
          <w:sz w:val="26"/>
          <w:szCs w:val="26"/>
        </w:rPr>
        <w:t>решени</w:t>
      </w:r>
      <w:r w:rsidR="00371F92" w:rsidRPr="00146985">
        <w:rPr>
          <w:sz w:val="26"/>
          <w:szCs w:val="26"/>
        </w:rPr>
        <w:t>я о</w:t>
      </w:r>
      <w:r w:rsidR="00CF3FB0" w:rsidRPr="00146985">
        <w:rPr>
          <w:sz w:val="26"/>
          <w:szCs w:val="26"/>
        </w:rPr>
        <w:t>:</w:t>
      </w:r>
    </w:p>
    <w:p w:rsidR="00CF3FB0" w:rsidRPr="00146985" w:rsidRDefault="00CF3FB0" w:rsidP="002B6CCB">
      <w:pPr>
        <w:pStyle w:val="ConsPlusNormal"/>
        <w:widowControl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соответстви</w:t>
      </w:r>
      <w:r w:rsidR="00AF7625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 xml:space="preserve"> помещения требованиям, предъявляемым к жилому помещ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нию, и его пригодности для проживания;</w:t>
      </w:r>
    </w:p>
    <w:p w:rsidR="00CF3FB0" w:rsidRPr="00146985" w:rsidRDefault="00CF3FB0" w:rsidP="002B6CCB">
      <w:pPr>
        <w:pStyle w:val="ConsPlusNormal"/>
        <w:widowControl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необходимост</w:t>
      </w:r>
      <w:r w:rsidR="00AF7625" w:rsidRPr="00146985">
        <w:rPr>
          <w:rFonts w:ascii="Times New Roman" w:hAnsi="Times New Roman" w:cs="Times New Roman"/>
          <w:sz w:val="26"/>
          <w:szCs w:val="26"/>
        </w:rPr>
        <w:t>и</w:t>
      </w:r>
      <w:r w:rsidRPr="00146985">
        <w:rPr>
          <w:rFonts w:ascii="Times New Roman" w:hAnsi="Times New Roman" w:cs="Times New Roman"/>
          <w:sz w:val="26"/>
          <w:szCs w:val="26"/>
        </w:rPr>
        <w:t xml:space="preserve"> и возможности проведения капитального ремонта, реко</w:t>
      </w:r>
      <w:r w:rsidRPr="00146985">
        <w:rPr>
          <w:rFonts w:ascii="Times New Roman" w:hAnsi="Times New Roman" w:cs="Times New Roman"/>
          <w:sz w:val="26"/>
          <w:szCs w:val="26"/>
        </w:rPr>
        <w:t>н</w:t>
      </w:r>
      <w:r w:rsidRPr="00146985">
        <w:rPr>
          <w:rFonts w:ascii="Times New Roman" w:hAnsi="Times New Roman" w:cs="Times New Roman"/>
          <w:sz w:val="26"/>
          <w:szCs w:val="26"/>
        </w:rPr>
        <w:t>струкции или перепланировки (при необходимости с технико-экономическим обо</w:t>
      </w:r>
      <w:r w:rsidRPr="00146985">
        <w:rPr>
          <w:rFonts w:ascii="Times New Roman" w:hAnsi="Times New Roman" w:cs="Times New Roman"/>
          <w:sz w:val="26"/>
          <w:szCs w:val="26"/>
        </w:rPr>
        <w:t>с</w:t>
      </w:r>
      <w:r w:rsidRPr="00146985">
        <w:rPr>
          <w:rFonts w:ascii="Times New Roman" w:hAnsi="Times New Roman" w:cs="Times New Roman"/>
          <w:sz w:val="26"/>
          <w:szCs w:val="26"/>
        </w:rPr>
        <w:t>нованием) с целью приведения утраченных в процессе эксплуатации характеристик жилого помещения в соответствие с установленными требованиями и после их з</w:t>
      </w:r>
      <w:r w:rsidRPr="00146985">
        <w:rPr>
          <w:rFonts w:ascii="Times New Roman" w:hAnsi="Times New Roman" w:cs="Times New Roman"/>
          <w:sz w:val="26"/>
          <w:szCs w:val="26"/>
        </w:rPr>
        <w:t>а</w:t>
      </w:r>
      <w:r w:rsidRPr="00146985">
        <w:rPr>
          <w:rFonts w:ascii="Times New Roman" w:hAnsi="Times New Roman" w:cs="Times New Roman"/>
          <w:sz w:val="26"/>
          <w:szCs w:val="26"/>
        </w:rPr>
        <w:t>вершения - о продолжении процедуры оценки;</w:t>
      </w:r>
    </w:p>
    <w:p w:rsidR="00CF3FB0" w:rsidRPr="00146985" w:rsidRDefault="00CF3FB0" w:rsidP="002B6CCB">
      <w:pPr>
        <w:pStyle w:val="ConsPlusNormal"/>
        <w:widowControl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несоответстви</w:t>
      </w:r>
      <w:r w:rsidR="00AF7625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 xml:space="preserve"> помещения требованиям, предъявляемым к жилому пом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щению, с указанием оснований, по которым помещение признается непригодным для проживания;</w:t>
      </w:r>
    </w:p>
    <w:p w:rsidR="00CF3FB0" w:rsidRPr="00146985" w:rsidRDefault="00CF3FB0" w:rsidP="002B6CCB">
      <w:pPr>
        <w:pStyle w:val="ConsPlusNormal"/>
        <w:widowControl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признани</w:t>
      </w:r>
      <w:r w:rsidR="00AF7625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 xml:space="preserve"> многоквартирного дома аварийным и подлежащим сносу;</w:t>
      </w:r>
    </w:p>
    <w:p w:rsidR="00CF3FB0" w:rsidRPr="00146985" w:rsidRDefault="00CF3FB0" w:rsidP="002B6CCB">
      <w:pPr>
        <w:pStyle w:val="ConsPlusNormal"/>
        <w:widowControl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признани</w:t>
      </w:r>
      <w:r w:rsidR="00AF7625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 xml:space="preserve"> многоквартирного дома аварийным и подлежащим реконстру</w:t>
      </w:r>
      <w:r w:rsidRPr="00146985">
        <w:rPr>
          <w:rFonts w:ascii="Times New Roman" w:hAnsi="Times New Roman" w:cs="Times New Roman"/>
          <w:sz w:val="26"/>
          <w:szCs w:val="26"/>
        </w:rPr>
        <w:t>к</w:t>
      </w:r>
      <w:r w:rsidRPr="00146985">
        <w:rPr>
          <w:rFonts w:ascii="Times New Roman" w:hAnsi="Times New Roman" w:cs="Times New Roman"/>
          <w:sz w:val="26"/>
          <w:szCs w:val="26"/>
        </w:rPr>
        <w:t>ции.</w:t>
      </w:r>
    </w:p>
    <w:p w:rsidR="00B01B3A" w:rsidRPr="00146985" w:rsidRDefault="00B01B3A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B01B3A" w:rsidRPr="00146985" w:rsidRDefault="00B01B3A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Срок предоставления муниципальной услуги</w:t>
      </w:r>
    </w:p>
    <w:p w:rsidR="00E34308" w:rsidRPr="00146985" w:rsidRDefault="00B01B3A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2.5. </w:t>
      </w:r>
      <w:r w:rsidR="00E34308" w:rsidRPr="00146985">
        <w:rPr>
          <w:sz w:val="26"/>
          <w:szCs w:val="26"/>
        </w:rPr>
        <w:t xml:space="preserve">Срок предоставления муниципальной услуги  не должен превышать </w:t>
      </w:r>
      <w:r w:rsidR="00A91AFC" w:rsidRPr="00146985">
        <w:rPr>
          <w:sz w:val="26"/>
          <w:szCs w:val="26"/>
        </w:rPr>
        <w:t xml:space="preserve">30 </w:t>
      </w:r>
      <w:r w:rsidR="00E34308" w:rsidRPr="00146985">
        <w:rPr>
          <w:sz w:val="26"/>
          <w:szCs w:val="26"/>
        </w:rPr>
        <w:t>календарных дней</w:t>
      </w:r>
      <w:r w:rsidR="00444257" w:rsidRPr="00146985">
        <w:rPr>
          <w:sz w:val="26"/>
          <w:szCs w:val="26"/>
        </w:rPr>
        <w:t xml:space="preserve">, </w:t>
      </w:r>
      <w:r w:rsidR="00E34308" w:rsidRPr="00146985">
        <w:rPr>
          <w:sz w:val="26"/>
          <w:szCs w:val="26"/>
        </w:rPr>
        <w:t xml:space="preserve"> исчисля</w:t>
      </w:r>
      <w:r w:rsidR="00444257" w:rsidRPr="00146985">
        <w:rPr>
          <w:sz w:val="26"/>
          <w:szCs w:val="26"/>
        </w:rPr>
        <w:t>емых</w:t>
      </w:r>
      <w:r w:rsidR="00E34308" w:rsidRPr="00146985">
        <w:rPr>
          <w:sz w:val="26"/>
          <w:szCs w:val="26"/>
        </w:rPr>
        <w:t xml:space="preserve"> </w:t>
      </w:r>
      <w:r w:rsidR="00491467" w:rsidRPr="00146985">
        <w:rPr>
          <w:sz w:val="26"/>
          <w:szCs w:val="26"/>
        </w:rPr>
        <w:t>со дня</w:t>
      </w:r>
      <w:r w:rsidR="00E34308" w:rsidRPr="00146985">
        <w:rPr>
          <w:sz w:val="26"/>
          <w:szCs w:val="26"/>
        </w:rPr>
        <w:t xml:space="preserve"> </w:t>
      </w:r>
      <w:r w:rsidR="00491467" w:rsidRPr="00146985">
        <w:rPr>
          <w:sz w:val="26"/>
          <w:szCs w:val="26"/>
        </w:rPr>
        <w:t>регистрации</w:t>
      </w:r>
      <w:r w:rsidR="00E34308" w:rsidRPr="00146985">
        <w:rPr>
          <w:sz w:val="26"/>
          <w:szCs w:val="26"/>
        </w:rPr>
        <w:t xml:space="preserve"> заявления</w:t>
      </w:r>
      <w:r w:rsidR="00606608" w:rsidRPr="00146985">
        <w:rPr>
          <w:sz w:val="26"/>
          <w:szCs w:val="26"/>
        </w:rPr>
        <w:t xml:space="preserve"> </w:t>
      </w:r>
      <w:r w:rsidR="00444257" w:rsidRPr="00146985">
        <w:rPr>
          <w:sz w:val="26"/>
          <w:szCs w:val="26"/>
        </w:rPr>
        <w:t>с</w:t>
      </w:r>
      <w:r w:rsidR="00606608" w:rsidRPr="00146985">
        <w:rPr>
          <w:sz w:val="26"/>
          <w:szCs w:val="26"/>
        </w:rPr>
        <w:t xml:space="preserve"> документ</w:t>
      </w:r>
      <w:r w:rsidR="00444257" w:rsidRPr="00146985">
        <w:rPr>
          <w:sz w:val="26"/>
          <w:szCs w:val="26"/>
        </w:rPr>
        <w:t>ами</w:t>
      </w:r>
      <w:r w:rsidR="00606608" w:rsidRPr="00146985">
        <w:rPr>
          <w:sz w:val="26"/>
          <w:szCs w:val="26"/>
        </w:rPr>
        <w:t xml:space="preserve">, </w:t>
      </w:r>
      <w:r w:rsidR="00444257" w:rsidRPr="00146985">
        <w:rPr>
          <w:sz w:val="26"/>
          <w:szCs w:val="26"/>
        </w:rPr>
        <w:t>н</w:t>
      </w:r>
      <w:r w:rsidR="00444257" w:rsidRPr="00146985">
        <w:rPr>
          <w:sz w:val="26"/>
          <w:szCs w:val="26"/>
        </w:rPr>
        <w:t>е</w:t>
      </w:r>
      <w:r w:rsidR="00444257" w:rsidRPr="00146985">
        <w:rPr>
          <w:sz w:val="26"/>
          <w:szCs w:val="26"/>
        </w:rPr>
        <w:t>обходимыми для предоставления муниципальной услуги.</w:t>
      </w:r>
    </w:p>
    <w:p w:rsidR="002514B8" w:rsidRPr="00146985" w:rsidRDefault="002514B8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</w:p>
    <w:p w:rsidR="00F80202" w:rsidRPr="00146985" w:rsidRDefault="00F80202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Правовые основания для предоставления муниципальной услуги</w:t>
      </w:r>
    </w:p>
    <w:p w:rsidR="00F80202" w:rsidRPr="00146985" w:rsidRDefault="00F80202" w:rsidP="002B6CCB">
      <w:pPr>
        <w:shd w:val="clear" w:color="auto" w:fill="FFFFFF"/>
        <w:tabs>
          <w:tab w:val="num" w:pos="0"/>
        </w:tabs>
        <w:suppressAutoHyphens/>
        <w:ind w:firstLine="851"/>
        <w:jc w:val="both"/>
        <w:rPr>
          <w:color w:val="000000"/>
          <w:sz w:val="26"/>
          <w:szCs w:val="26"/>
        </w:rPr>
      </w:pPr>
      <w:r w:rsidRPr="00146985">
        <w:rPr>
          <w:color w:val="000000"/>
          <w:sz w:val="26"/>
          <w:szCs w:val="26"/>
        </w:rPr>
        <w:t xml:space="preserve">2.6. Предоставление </w:t>
      </w:r>
      <w:r w:rsidR="002514B8" w:rsidRPr="00146985">
        <w:rPr>
          <w:color w:val="000000"/>
          <w:sz w:val="26"/>
          <w:szCs w:val="26"/>
        </w:rPr>
        <w:t xml:space="preserve">муниципальной </w:t>
      </w:r>
      <w:r w:rsidRPr="00146985">
        <w:rPr>
          <w:color w:val="000000"/>
          <w:sz w:val="26"/>
          <w:szCs w:val="26"/>
        </w:rPr>
        <w:t>услуги осуществляется в соответствии со следующими нормативными правовыми актами:</w:t>
      </w:r>
    </w:p>
    <w:p w:rsidR="00F80202" w:rsidRPr="00146985" w:rsidRDefault="00F80202" w:rsidP="002B6CCB">
      <w:pPr>
        <w:shd w:val="clear" w:color="auto" w:fill="FFFFFF"/>
        <w:tabs>
          <w:tab w:val="num" w:pos="0"/>
          <w:tab w:val="left" w:pos="993"/>
        </w:tabs>
        <w:suppressAutoHyphens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Конституцией Российской Федерации</w:t>
      </w:r>
      <w:r w:rsidRPr="00146985">
        <w:rPr>
          <w:color w:val="000000"/>
          <w:sz w:val="26"/>
          <w:szCs w:val="26"/>
        </w:rPr>
        <w:t xml:space="preserve"> (принята всенародным голосованием </w:t>
      </w:r>
      <w:r w:rsidR="002514B8" w:rsidRPr="00146985">
        <w:rPr>
          <w:color w:val="000000"/>
          <w:sz w:val="26"/>
          <w:szCs w:val="26"/>
        </w:rPr>
        <w:t xml:space="preserve">        </w:t>
      </w:r>
      <w:r w:rsidRPr="00146985">
        <w:rPr>
          <w:color w:val="000000"/>
          <w:sz w:val="26"/>
          <w:szCs w:val="26"/>
        </w:rPr>
        <w:t>12 декабря 1993</w:t>
      </w:r>
      <w:r w:rsidRPr="00146985">
        <w:rPr>
          <w:sz w:val="26"/>
          <w:szCs w:val="26"/>
        </w:rPr>
        <w:t>) (Собрание законодательства Российской Федерации, 2009, № 4, ст</w:t>
      </w:r>
      <w:r w:rsidR="002514B8" w:rsidRPr="00146985">
        <w:rPr>
          <w:sz w:val="26"/>
          <w:szCs w:val="26"/>
        </w:rPr>
        <w:t xml:space="preserve">атья </w:t>
      </w:r>
      <w:r w:rsidRPr="00146985">
        <w:rPr>
          <w:sz w:val="26"/>
          <w:szCs w:val="26"/>
        </w:rPr>
        <w:t xml:space="preserve"> 445);</w:t>
      </w:r>
    </w:p>
    <w:p w:rsidR="00F80202" w:rsidRPr="00146985" w:rsidRDefault="00F80202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Жилищным кодексом Российской Федерации от 29 декабре 2004 № 188</w:t>
      </w:r>
      <w:r w:rsidR="002514B8" w:rsidRPr="00146985">
        <w:rPr>
          <w:sz w:val="26"/>
          <w:szCs w:val="26"/>
        </w:rPr>
        <w:t>-ФЗ</w:t>
      </w:r>
      <w:r w:rsidRPr="00146985">
        <w:rPr>
          <w:sz w:val="26"/>
          <w:szCs w:val="26"/>
        </w:rPr>
        <w:t xml:space="preserve"> (Собрание законодательства Российской Федерации, 03 января 2005, №  1 (часть 1), статья 14);</w:t>
      </w:r>
    </w:p>
    <w:p w:rsidR="00F80202" w:rsidRPr="00146985" w:rsidRDefault="00F80202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Федеральным законом от 06 октября 2003 № 131-ФЗ «Об общих принципах организации местного самоуправления в Российской Федерации» (</w:t>
      </w:r>
      <w:r w:rsidR="002514B8" w:rsidRPr="00146985">
        <w:rPr>
          <w:sz w:val="26"/>
          <w:szCs w:val="26"/>
        </w:rPr>
        <w:t>Собрание зак</w:t>
      </w:r>
      <w:r w:rsidR="002514B8" w:rsidRPr="00146985">
        <w:rPr>
          <w:sz w:val="26"/>
          <w:szCs w:val="26"/>
        </w:rPr>
        <w:t>о</w:t>
      </w:r>
      <w:r w:rsidR="002514B8" w:rsidRPr="00146985">
        <w:rPr>
          <w:sz w:val="26"/>
          <w:szCs w:val="26"/>
        </w:rPr>
        <w:t xml:space="preserve">нодательства Российской Федерации, от 06 октября 2003, </w:t>
      </w:r>
      <w:r w:rsidRPr="00146985">
        <w:rPr>
          <w:sz w:val="26"/>
          <w:szCs w:val="26"/>
        </w:rPr>
        <w:t xml:space="preserve">№ </w:t>
      </w:r>
      <w:r w:rsidR="002514B8" w:rsidRPr="00146985">
        <w:rPr>
          <w:sz w:val="26"/>
          <w:szCs w:val="26"/>
        </w:rPr>
        <w:t>40, статья 3822</w:t>
      </w:r>
      <w:r w:rsidRPr="00146985">
        <w:rPr>
          <w:sz w:val="26"/>
          <w:szCs w:val="26"/>
        </w:rPr>
        <w:t>);</w:t>
      </w:r>
    </w:p>
    <w:p w:rsidR="00F80202" w:rsidRPr="00146985" w:rsidRDefault="00F80202" w:rsidP="002514B8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Федеральным законом от 27 июля 2010 № 210-ФЗ «Об организации пред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ставления государственных и муниципальных услуг» («Российская газета», № 168</w:t>
      </w:r>
      <w:r w:rsidR="002514B8" w:rsidRPr="00146985">
        <w:rPr>
          <w:sz w:val="26"/>
          <w:szCs w:val="26"/>
        </w:rPr>
        <w:t xml:space="preserve"> от 30 июля 2010)</w:t>
      </w:r>
      <w:r w:rsidRPr="00146985">
        <w:rPr>
          <w:sz w:val="26"/>
          <w:szCs w:val="26"/>
        </w:rPr>
        <w:t>;</w:t>
      </w:r>
    </w:p>
    <w:p w:rsidR="00B90CFD" w:rsidRPr="00146985" w:rsidRDefault="001A692F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постановлением Правительства Российской Федерации от 28 января 2006 № 47 «Об утверждении </w:t>
      </w:r>
      <w:r w:rsidR="00B90CFD" w:rsidRPr="00146985">
        <w:rPr>
          <w:sz w:val="26"/>
          <w:szCs w:val="26"/>
        </w:rPr>
        <w:t>Положени</w:t>
      </w:r>
      <w:r w:rsidRPr="00146985">
        <w:rPr>
          <w:sz w:val="26"/>
          <w:szCs w:val="26"/>
        </w:rPr>
        <w:t>я</w:t>
      </w:r>
      <w:r w:rsidR="00B90CFD" w:rsidRPr="00146985">
        <w:rPr>
          <w:sz w:val="26"/>
          <w:szCs w:val="26"/>
        </w:rPr>
        <w:t xml:space="preserve"> о признании  помещения жилым помещением, жилого помещения непригодным для проживания и многоквартирного дома ав</w:t>
      </w:r>
      <w:r w:rsidR="00B90CFD" w:rsidRPr="00146985">
        <w:rPr>
          <w:sz w:val="26"/>
          <w:szCs w:val="26"/>
        </w:rPr>
        <w:t>а</w:t>
      </w:r>
      <w:r w:rsidR="00B90CFD" w:rsidRPr="00146985">
        <w:rPr>
          <w:sz w:val="26"/>
          <w:szCs w:val="26"/>
        </w:rPr>
        <w:t>рийным и подлежащим сносу или реконструкции</w:t>
      </w:r>
      <w:r w:rsidRPr="00146985">
        <w:rPr>
          <w:sz w:val="26"/>
          <w:szCs w:val="26"/>
        </w:rPr>
        <w:t>»</w:t>
      </w:r>
      <w:r w:rsidR="00B90CFD" w:rsidRPr="00146985">
        <w:rPr>
          <w:sz w:val="26"/>
          <w:szCs w:val="26"/>
        </w:rPr>
        <w:t xml:space="preserve"> (далее – Положение о признании непригодным жилого помещения)</w:t>
      </w:r>
      <w:r w:rsidR="001A6E0E" w:rsidRPr="00146985">
        <w:rPr>
          <w:sz w:val="26"/>
          <w:szCs w:val="26"/>
        </w:rPr>
        <w:t xml:space="preserve"> (Собрание законодательства Российской Фед</w:t>
      </w:r>
      <w:r w:rsidR="001A6E0E" w:rsidRPr="00146985">
        <w:rPr>
          <w:sz w:val="26"/>
          <w:szCs w:val="26"/>
        </w:rPr>
        <w:t>е</w:t>
      </w:r>
      <w:r w:rsidR="001A6E0E" w:rsidRPr="00146985">
        <w:rPr>
          <w:sz w:val="26"/>
          <w:szCs w:val="26"/>
        </w:rPr>
        <w:t>рации</w:t>
      </w:r>
      <w:r w:rsidR="00B90CFD" w:rsidRPr="00146985">
        <w:rPr>
          <w:sz w:val="26"/>
          <w:szCs w:val="26"/>
        </w:rPr>
        <w:t>,</w:t>
      </w:r>
      <w:r w:rsidR="001A6E0E" w:rsidRPr="00146985">
        <w:rPr>
          <w:sz w:val="26"/>
          <w:szCs w:val="26"/>
        </w:rPr>
        <w:t xml:space="preserve"> </w:t>
      </w:r>
      <w:r w:rsidR="00B90CFD" w:rsidRPr="00146985">
        <w:rPr>
          <w:sz w:val="26"/>
          <w:szCs w:val="26"/>
        </w:rPr>
        <w:t>06 февраля 2006, № 6, ст</w:t>
      </w:r>
      <w:r w:rsidRPr="00146985">
        <w:rPr>
          <w:sz w:val="26"/>
          <w:szCs w:val="26"/>
        </w:rPr>
        <w:t>атья 702</w:t>
      </w:r>
      <w:r w:rsidR="00B90CFD" w:rsidRPr="00146985">
        <w:rPr>
          <w:sz w:val="26"/>
          <w:szCs w:val="26"/>
        </w:rPr>
        <w:t>);</w:t>
      </w:r>
    </w:p>
    <w:p w:rsidR="00F80202" w:rsidRPr="00146985" w:rsidRDefault="00F80202" w:rsidP="002B6CCB">
      <w:pPr>
        <w:tabs>
          <w:tab w:val="num" w:pos="0"/>
          <w:tab w:val="left" w:pos="993"/>
        </w:tabs>
        <w:ind w:firstLine="851"/>
        <w:jc w:val="both"/>
        <w:rPr>
          <w:color w:val="000000"/>
          <w:sz w:val="26"/>
          <w:szCs w:val="26"/>
          <w:lang w:eastAsia="ar-SA"/>
        </w:rPr>
      </w:pPr>
      <w:r w:rsidRPr="00146985">
        <w:rPr>
          <w:sz w:val="26"/>
          <w:szCs w:val="26"/>
        </w:rPr>
        <w:lastRenderedPageBreak/>
        <w:t>Конституцией Республики Коми (</w:t>
      </w:r>
      <w:r w:rsidR="00036C02" w:rsidRPr="00146985">
        <w:rPr>
          <w:sz w:val="26"/>
          <w:szCs w:val="26"/>
        </w:rPr>
        <w:t>«</w:t>
      </w:r>
      <w:r w:rsidRPr="00146985">
        <w:rPr>
          <w:color w:val="000000"/>
          <w:sz w:val="26"/>
          <w:szCs w:val="26"/>
          <w:lang w:eastAsia="ar-SA"/>
        </w:rPr>
        <w:t>Ведомости Верховного Совета Респу</w:t>
      </w:r>
      <w:r w:rsidRPr="00146985">
        <w:rPr>
          <w:color w:val="000000"/>
          <w:sz w:val="26"/>
          <w:szCs w:val="26"/>
          <w:lang w:eastAsia="ar-SA"/>
        </w:rPr>
        <w:t>б</w:t>
      </w:r>
      <w:r w:rsidRPr="00146985">
        <w:rPr>
          <w:color w:val="000000"/>
          <w:sz w:val="26"/>
          <w:szCs w:val="26"/>
          <w:lang w:eastAsia="ar-SA"/>
        </w:rPr>
        <w:t>лики Коми</w:t>
      </w:r>
      <w:r w:rsidR="00036C02" w:rsidRPr="00146985">
        <w:rPr>
          <w:color w:val="000000"/>
          <w:sz w:val="26"/>
          <w:szCs w:val="26"/>
          <w:lang w:eastAsia="ar-SA"/>
        </w:rPr>
        <w:t>»</w:t>
      </w:r>
      <w:r w:rsidRPr="00146985">
        <w:rPr>
          <w:color w:val="000000"/>
          <w:sz w:val="26"/>
          <w:szCs w:val="26"/>
          <w:lang w:eastAsia="ar-SA"/>
        </w:rPr>
        <w:t>, 1994, № 2, ст</w:t>
      </w:r>
      <w:r w:rsidR="00036C02" w:rsidRPr="00146985">
        <w:rPr>
          <w:color w:val="000000"/>
          <w:sz w:val="26"/>
          <w:szCs w:val="26"/>
          <w:lang w:eastAsia="ar-SA"/>
        </w:rPr>
        <w:t xml:space="preserve">атья </w:t>
      </w:r>
      <w:r w:rsidRPr="00146985">
        <w:rPr>
          <w:color w:val="000000"/>
          <w:sz w:val="26"/>
          <w:szCs w:val="26"/>
          <w:lang w:eastAsia="ar-SA"/>
        </w:rPr>
        <w:t xml:space="preserve"> 21);</w:t>
      </w:r>
    </w:p>
    <w:p w:rsidR="00734429" w:rsidRPr="00146985" w:rsidRDefault="00734429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</w:p>
    <w:p w:rsidR="00315B22" w:rsidRPr="00146985" w:rsidRDefault="009052C7" w:rsidP="00315B22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Исчерпывающий перечень документов (информации), необходимых </w:t>
      </w:r>
      <w:r w:rsidR="006B0B08" w:rsidRPr="00146985">
        <w:rPr>
          <w:b/>
          <w:bCs/>
          <w:sz w:val="26"/>
          <w:szCs w:val="26"/>
        </w:rPr>
        <w:t xml:space="preserve">в </w:t>
      </w:r>
      <w:r w:rsidRPr="00146985">
        <w:rPr>
          <w:b/>
          <w:bCs/>
          <w:sz w:val="26"/>
          <w:szCs w:val="26"/>
        </w:rPr>
        <w:t xml:space="preserve">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8F2FAA" w:rsidRPr="00146985" w:rsidRDefault="009052C7" w:rsidP="008F2FA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2.7. </w:t>
      </w:r>
      <w:r w:rsidR="008F2FAA" w:rsidRPr="00146985">
        <w:rPr>
          <w:sz w:val="26"/>
          <w:szCs w:val="26"/>
        </w:rPr>
        <w:t xml:space="preserve">Для получения муниципальной услуги заявители подают </w:t>
      </w:r>
      <w:r w:rsidR="00EE57CB" w:rsidRPr="00146985">
        <w:rPr>
          <w:sz w:val="26"/>
          <w:szCs w:val="26"/>
        </w:rPr>
        <w:t>в Орган</w:t>
      </w:r>
      <w:r w:rsidR="008F2FAA" w:rsidRPr="00146985">
        <w:rPr>
          <w:sz w:val="26"/>
          <w:szCs w:val="26"/>
        </w:rPr>
        <w:t xml:space="preserve"> зая</w:t>
      </w:r>
      <w:r w:rsidR="008F2FAA" w:rsidRPr="00146985">
        <w:rPr>
          <w:sz w:val="26"/>
          <w:szCs w:val="26"/>
        </w:rPr>
        <w:t>в</w:t>
      </w:r>
      <w:r w:rsidR="008F2FAA" w:rsidRPr="00146985">
        <w:rPr>
          <w:sz w:val="26"/>
          <w:szCs w:val="26"/>
        </w:rPr>
        <w:t>ление о предоставлении муниципальной услуги по рекомендуемой форме (далее - заявление), согласно приложению 2 к настоящему Регламенту, а также следующие документы в 1 экземпляре:</w:t>
      </w:r>
    </w:p>
    <w:p w:rsidR="000578F5" w:rsidRPr="00146985" w:rsidRDefault="00D127B1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а</w:t>
      </w:r>
      <w:r w:rsidR="000578F5" w:rsidRPr="00146985">
        <w:rPr>
          <w:sz w:val="26"/>
          <w:szCs w:val="26"/>
        </w:rPr>
        <w:t>) копии правоустанавливающих документов на жилое помещение, право на которое не зарегистрировано в Едином государственном реестре прав на недв</w:t>
      </w:r>
      <w:r w:rsidR="000578F5" w:rsidRPr="00146985">
        <w:rPr>
          <w:sz w:val="26"/>
          <w:szCs w:val="26"/>
        </w:rPr>
        <w:t>и</w:t>
      </w:r>
      <w:r w:rsidR="000578F5" w:rsidRPr="00146985">
        <w:rPr>
          <w:sz w:val="26"/>
          <w:szCs w:val="26"/>
        </w:rPr>
        <w:t>жимое имущество и сделок с ним;</w:t>
      </w:r>
    </w:p>
    <w:p w:rsidR="000578F5" w:rsidRPr="00146985" w:rsidRDefault="00D127B1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б</w:t>
      </w:r>
      <w:r w:rsidR="000578F5" w:rsidRPr="00146985">
        <w:rPr>
          <w:sz w:val="26"/>
          <w:szCs w:val="26"/>
        </w:rPr>
        <w:t>) в отношении нежилого помещения для признания его в дальнейшем ж</w:t>
      </w:r>
      <w:r w:rsidR="000578F5" w:rsidRPr="00146985">
        <w:rPr>
          <w:sz w:val="26"/>
          <w:szCs w:val="26"/>
        </w:rPr>
        <w:t>и</w:t>
      </w:r>
      <w:r w:rsidR="000578F5" w:rsidRPr="00146985">
        <w:rPr>
          <w:sz w:val="26"/>
          <w:szCs w:val="26"/>
        </w:rPr>
        <w:t>лым помещением - проект реконструкции нежилого помещения;</w:t>
      </w:r>
    </w:p>
    <w:p w:rsidR="000578F5" w:rsidRPr="00146985" w:rsidRDefault="00D127B1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</w:t>
      </w:r>
      <w:r w:rsidR="000578F5" w:rsidRPr="00146985">
        <w:rPr>
          <w:sz w:val="26"/>
          <w:szCs w:val="26"/>
        </w:rPr>
        <w:t>) заключение специализированной организации, проводившей обследов</w:t>
      </w:r>
      <w:r w:rsidR="000578F5" w:rsidRPr="00146985">
        <w:rPr>
          <w:sz w:val="26"/>
          <w:szCs w:val="26"/>
        </w:rPr>
        <w:t>а</w:t>
      </w:r>
      <w:r w:rsidR="000578F5" w:rsidRPr="00146985">
        <w:rPr>
          <w:sz w:val="26"/>
          <w:szCs w:val="26"/>
        </w:rPr>
        <w:t>ние многоквартирного дома, - в случае постановки вопроса о признании мног</w:t>
      </w:r>
      <w:r w:rsidR="000578F5" w:rsidRPr="00146985">
        <w:rPr>
          <w:sz w:val="26"/>
          <w:szCs w:val="26"/>
        </w:rPr>
        <w:t>о</w:t>
      </w:r>
      <w:r w:rsidR="000578F5" w:rsidRPr="00146985">
        <w:rPr>
          <w:sz w:val="26"/>
          <w:szCs w:val="26"/>
        </w:rPr>
        <w:t>квартирного дома аварийным и подлежащим сносу или реконструкции;</w:t>
      </w:r>
    </w:p>
    <w:p w:rsidR="003F6493" w:rsidRPr="00146985" w:rsidRDefault="00D127B1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146985">
        <w:rPr>
          <w:sz w:val="26"/>
          <w:szCs w:val="26"/>
        </w:rPr>
        <w:t>г</w:t>
      </w:r>
      <w:r w:rsidR="000578F5" w:rsidRPr="00146985">
        <w:rPr>
          <w:sz w:val="26"/>
          <w:szCs w:val="26"/>
        </w:rPr>
        <w:t>) заключение проектно-изыскательской организации по результатам о</w:t>
      </w:r>
      <w:r w:rsidR="000578F5" w:rsidRPr="00146985">
        <w:rPr>
          <w:sz w:val="26"/>
          <w:szCs w:val="26"/>
        </w:rPr>
        <w:t>б</w:t>
      </w:r>
      <w:r w:rsidR="000578F5" w:rsidRPr="00146985">
        <w:rPr>
          <w:sz w:val="26"/>
          <w:szCs w:val="26"/>
        </w:rPr>
        <w:t xml:space="preserve">следования элементов ограждающих и несущих конструкций жилого помещения - в случае, если в соответствии с </w:t>
      </w:r>
      <w:r w:rsidR="007A662D" w:rsidRPr="00146985">
        <w:rPr>
          <w:sz w:val="26"/>
          <w:szCs w:val="26"/>
        </w:rPr>
        <w:t>перечн</w:t>
      </w:r>
      <w:r w:rsidR="00B40A05" w:rsidRPr="00146985">
        <w:rPr>
          <w:sz w:val="26"/>
          <w:szCs w:val="26"/>
        </w:rPr>
        <w:t>ем</w:t>
      </w:r>
      <w:r w:rsidR="007A662D" w:rsidRPr="00146985">
        <w:rPr>
          <w:sz w:val="26"/>
          <w:szCs w:val="26"/>
        </w:rPr>
        <w:t xml:space="preserve"> дополнительных документов </w:t>
      </w:r>
      <w:r w:rsidR="000578F5" w:rsidRPr="00146985">
        <w:rPr>
          <w:sz w:val="26"/>
          <w:szCs w:val="26"/>
        </w:rPr>
        <w:t>предоставл</w:t>
      </w:r>
      <w:r w:rsidR="000578F5" w:rsidRPr="00146985">
        <w:rPr>
          <w:sz w:val="26"/>
          <w:szCs w:val="26"/>
        </w:rPr>
        <w:t>е</w:t>
      </w:r>
      <w:r w:rsidR="000578F5" w:rsidRPr="00146985">
        <w:rPr>
          <w:sz w:val="26"/>
          <w:szCs w:val="26"/>
        </w:rPr>
        <w:t xml:space="preserve">ние такого заключения является необходимым для принятия решения о признании жилого помещения соответствующим (не соответствующим) установленным </w:t>
      </w:r>
      <w:r w:rsidRPr="00146985">
        <w:rPr>
          <w:sz w:val="26"/>
          <w:szCs w:val="26"/>
        </w:rPr>
        <w:t>зак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 xml:space="preserve">нодательством Российской федерации </w:t>
      </w:r>
      <w:r w:rsidR="003F6493" w:rsidRPr="00146985">
        <w:rPr>
          <w:sz w:val="26"/>
          <w:szCs w:val="26"/>
        </w:rPr>
        <w:t>требованиям</w:t>
      </w:r>
      <w:r w:rsidRPr="00146985">
        <w:rPr>
          <w:sz w:val="26"/>
          <w:szCs w:val="26"/>
        </w:rPr>
        <w:t>;</w:t>
      </w:r>
    </w:p>
    <w:p w:rsidR="000578F5" w:rsidRPr="00146985" w:rsidRDefault="0008635C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д</w:t>
      </w:r>
      <w:r w:rsidR="000578F5" w:rsidRPr="00146985">
        <w:rPr>
          <w:sz w:val="26"/>
          <w:szCs w:val="26"/>
        </w:rPr>
        <w:t>) заявления, письма, жалобы граждан на неудовлетворительные условия проживания - по усмотрению заявителя.</w:t>
      </w:r>
    </w:p>
    <w:p w:rsidR="00A33342" w:rsidRPr="00146985" w:rsidRDefault="0035011B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 случае установления личности заявителя. При обращении за получением муниципальной услуги заявителю для ознакомления необходимо представить 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кумент, удостоверяющий личность (без приложения копии).</w:t>
      </w:r>
    </w:p>
    <w:p w:rsidR="00A33342" w:rsidRPr="00146985" w:rsidRDefault="00A33342" w:rsidP="00A33342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В случае обращения за получением муниципальной услуги представителя, действующего на основании доверенности, ему необходимо представить документ, подтверждающий его полномочия – доверенность.</w:t>
      </w:r>
    </w:p>
    <w:p w:rsidR="00A33342" w:rsidRPr="00146985" w:rsidRDefault="00A33342" w:rsidP="00A33342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2.7.1. Документы, необходимые для предоставления муниципальной усл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 xml:space="preserve">ги, предоставляются заявителем следующими способами: </w:t>
      </w:r>
    </w:p>
    <w:p w:rsidR="00A33342" w:rsidRPr="00146985" w:rsidRDefault="00A33342" w:rsidP="00A33342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лично;</w:t>
      </w:r>
    </w:p>
    <w:p w:rsidR="00A33342" w:rsidRPr="00146985" w:rsidRDefault="00A33342" w:rsidP="00A33342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посредством  почтового  отправления;</w:t>
      </w:r>
    </w:p>
    <w:p w:rsidR="00A33342" w:rsidRPr="00146985" w:rsidRDefault="00A33342" w:rsidP="00A33342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2.7.</w:t>
      </w:r>
      <w:r w:rsidR="00523112" w:rsidRPr="00146985">
        <w:rPr>
          <w:sz w:val="26"/>
          <w:szCs w:val="26"/>
        </w:rPr>
        <w:t>2</w:t>
      </w:r>
      <w:r w:rsidRPr="00146985">
        <w:rPr>
          <w:sz w:val="26"/>
          <w:szCs w:val="26"/>
        </w:rPr>
        <w:t>. Варианты предоставления документов:</w:t>
      </w:r>
    </w:p>
    <w:p w:rsidR="00A33342" w:rsidRPr="00146985" w:rsidRDefault="00A33342" w:rsidP="00A3334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при личном обращении заявитель предоставляет оригиналы документов;</w:t>
      </w:r>
    </w:p>
    <w:p w:rsidR="00A33342" w:rsidRPr="00146985" w:rsidRDefault="00A33342" w:rsidP="00A3334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2) при направлении заявления  и документов, указанных в пункте 2.7 настоящего подраздела, через отделение почтовой связи, удостоверение верности копий документов и свидетельствование подлинности подписи </w:t>
      </w:r>
      <w:r w:rsidRPr="00146985">
        <w:rPr>
          <w:sz w:val="26"/>
          <w:szCs w:val="26"/>
        </w:rPr>
        <w:lastRenderedPageBreak/>
        <w:t>заявителя на зая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лении  осуществляется в порядке, установленном федеральным законодательством;</w:t>
      </w:r>
    </w:p>
    <w:p w:rsidR="00A33342" w:rsidRPr="00146985" w:rsidRDefault="00A33342" w:rsidP="00A3334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все, указанные в пункте 2.7 настоящего подраздела, документы могут быть представлены заявителем в форме копий электронных документов, завере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ных электронной подписью, с использованием информационно-коммуникационных сетей общего пользования, в том числе</w:t>
      </w:r>
      <w:r w:rsidR="00617C10" w:rsidRPr="00146985">
        <w:rPr>
          <w:sz w:val="26"/>
          <w:szCs w:val="26"/>
        </w:rPr>
        <w:t xml:space="preserve"> сети Интернет, включая Порталы.</w:t>
      </w:r>
    </w:p>
    <w:p w:rsidR="000578F5" w:rsidRPr="00146985" w:rsidRDefault="000578F5" w:rsidP="002B6CCB">
      <w:pPr>
        <w:tabs>
          <w:tab w:val="num" w:pos="0"/>
        </w:tabs>
        <w:ind w:firstLine="851"/>
        <w:jc w:val="both"/>
        <w:rPr>
          <w:sz w:val="26"/>
          <w:szCs w:val="26"/>
        </w:rPr>
      </w:pPr>
    </w:p>
    <w:p w:rsidR="007146EE" w:rsidRPr="00146985" w:rsidRDefault="007146EE" w:rsidP="007146EE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</w:t>
      </w:r>
      <w:r w:rsidRPr="00146985">
        <w:rPr>
          <w:rFonts w:ascii="Times New Roman" w:hAnsi="Times New Roman" w:cs="Times New Roman"/>
          <w:b/>
          <w:sz w:val="26"/>
          <w:szCs w:val="26"/>
        </w:rPr>
        <w:t>к</w:t>
      </w:r>
      <w:r w:rsidRPr="00146985">
        <w:rPr>
          <w:rFonts w:ascii="Times New Roman" w:hAnsi="Times New Roman" w:cs="Times New Roman"/>
          <w:b/>
          <w:sz w:val="26"/>
          <w:szCs w:val="26"/>
        </w:rPr>
        <w:t>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7146EE" w:rsidRPr="00146985" w:rsidRDefault="007146EE" w:rsidP="007146E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2.8. Документами, необходимыми в соответствии с нормативными прав</w:t>
      </w:r>
      <w:r w:rsidRPr="00146985">
        <w:rPr>
          <w:rFonts w:ascii="Times New Roman" w:hAnsi="Times New Roman" w:cs="Times New Roman"/>
          <w:sz w:val="26"/>
          <w:szCs w:val="26"/>
        </w:rPr>
        <w:t>о</w:t>
      </w:r>
      <w:r w:rsidRPr="00146985">
        <w:rPr>
          <w:rFonts w:ascii="Times New Roman" w:hAnsi="Times New Roman" w:cs="Times New Roman"/>
          <w:sz w:val="26"/>
          <w:szCs w:val="26"/>
        </w:rPr>
        <w:t>выми актами для предоставления муниципальной услуги, которые подлежат пол</w:t>
      </w:r>
      <w:r w:rsidRPr="00146985">
        <w:rPr>
          <w:rFonts w:ascii="Times New Roman" w:hAnsi="Times New Roman" w:cs="Times New Roman"/>
          <w:sz w:val="26"/>
          <w:szCs w:val="26"/>
        </w:rPr>
        <w:t>у</w:t>
      </w:r>
      <w:r w:rsidRPr="00146985">
        <w:rPr>
          <w:rFonts w:ascii="Times New Roman" w:hAnsi="Times New Roman" w:cs="Times New Roman"/>
          <w:sz w:val="26"/>
          <w:szCs w:val="26"/>
        </w:rPr>
        <w:t>чению в рамках межведомственного информационного взаимодействия, являются:</w:t>
      </w:r>
    </w:p>
    <w:p w:rsidR="007146EE" w:rsidRPr="00146985" w:rsidRDefault="007146EE" w:rsidP="007146E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1) сведения из Единого государственного реестра прав на недвижимое имущество и сделок с ним о правах на жилое помещение;</w:t>
      </w:r>
    </w:p>
    <w:p w:rsidR="007146EE" w:rsidRPr="00146985" w:rsidRDefault="007146EE" w:rsidP="007146E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2) технический паспорт жилого помещения;</w:t>
      </w:r>
    </w:p>
    <w:p w:rsidR="007146EE" w:rsidRPr="00146985" w:rsidRDefault="007146EE" w:rsidP="007146E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3) технический план нежилого помещения;</w:t>
      </w:r>
    </w:p>
    <w:p w:rsidR="007146EE" w:rsidRPr="00146985" w:rsidRDefault="007146EE" w:rsidP="007146E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4) заключения (акты) соответствующих органов государственного надзора (контроля) в случае, если представление указанных документов признано необх</w:t>
      </w:r>
      <w:r w:rsidRPr="00146985">
        <w:rPr>
          <w:rFonts w:ascii="Times New Roman" w:hAnsi="Times New Roman" w:cs="Times New Roman"/>
          <w:sz w:val="26"/>
          <w:szCs w:val="26"/>
        </w:rPr>
        <w:t>о</w:t>
      </w:r>
      <w:r w:rsidRPr="00146985">
        <w:rPr>
          <w:rFonts w:ascii="Times New Roman" w:hAnsi="Times New Roman" w:cs="Times New Roman"/>
          <w:sz w:val="26"/>
          <w:szCs w:val="26"/>
        </w:rPr>
        <w:t>димым для принятия решения о признании жилого помещения соответствующим (не соответствующим) установленным законодательством Российской Федерации требованиям.</w:t>
      </w:r>
    </w:p>
    <w:p w:rsidR="007146EE" w:rsidRPr="00146985" w:rsidRDefault="007146EE" w:rsidP="007146E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2.8.1. Документы, указанные в пункте 2.</w:t>
      </w:r>
      <w:r w:rsidR="00E16C1C" w:rsidRPr="00146985">
        <w:rPr>
          <w:rFonts w:ascii="Times New Roman" w:hAnsi="Times New Roman" w:cs="Times New Roman"/>
          <w:sz w:val="26"/>
          <w:szCs w:val="26"/>
        </w:rPr>
        <w:t>8</w:t>
      </w:r>
      <w:r w:rsidRPr="00146985">
        <w:rPr>
          <w:rFonts w:ascii="Times New Roman" w:hAnsi="Times New Roman" w:cs="Times New Roman"/>
          <w:sz w:val="26"/>
          <w:szCs w:val="26"/>
        </w:rPr>
        <w:t xml:space="preserve">. настоящего </w:t>
      </w:r>
      <w:r w:rsidR="00F90B08" w:rsidRPr="00146985">
        <w:rPr>
          <w:rFonts w:ascii="Times New Roman" w:hAnsi="Times New Roman" w:cs="Times New Roman"/>
          <w:sz w:val="26"/>
          <w:szCs w:val="26"/>
        </w:rPr>
        <w:t>раздела</w:t>
      </w:r>
      <w:r w:rsidRPr="00146985">
        <w:rPr>
          <w:rFonts w:ascii="Times New Roman" w:hAnsi="Times New Roman" w:cs="Times New Roman"/>
          <w:sz w:val="26"/>
          <w:szCs w:val="26"/>
        </w:rPr>
        <w:t>, могут быть представлены заявителем по собственной инициативе.</w:t>
      </w:r>
    </w:p>
    <w:p w:rsidR="007146EE" w:rsidRPr="00146985" w:rsidRDefault="007146EE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C01928" w:rsidRPr="00146985" w:rsidRDefault="00C01928" w:rsidP="00C01928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Исчерпывающий перечень оснований для отказа в приеме докуме</w:t>
      </w:r>
      <w:r w:rsidRPr="00146985">
        <w:rPr>
          <w:b/>
          <w:bCs/>
          <w:sz w:val="26"/>
          <w:szCs w:val="26"/>
        </w:rPr>
        <w:t>н</w:t>
      </w:r>
      <w:r w:rsidRPr="00146985">
        <w:rPr>
          <w:b/>
          <w:bCs/>
          <w:sz w:val="26"/>
          <w:szCs w:val="26"/>
        </w:rPr>
        <w:t>тов, необходимых для предоставления муниципальной услуги</w:t>
      </w:r>
    </w:p>
    <w:p w:rsidR="00C01928" w:rsidRPr="00146985" w:rsidRDefault="00C01928" w:rsidP="00C01928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b/>
          <w:bCs/>
          <w:sz w:val="26"/>
          <w:szCs w:val="26"/>
        </w:rPr>
      </w:pPr>
      <w:r w:rsidRPr="00146985">
        <w:rPr>
          <w:sz w:val="26"/>
          <w:szCs w:val="26"/>
        </w:rPr>
        <w:t>2.9. В соответствии с законодательством Российской Федерации оснований для отказа в приеме документов, необходимых для  предоставления муниципальной услуги, не имеется.</w:t>
      </w:r>
    </w:p>
    <w:p w:rsidR="00C01928" w:rsidRPr="00146985" w:rsidRDefault="00C01928" w:rsidP="00C01928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</w:p>
    <w:p w:rsidR="00C01928" w:rsidRPr="00146985" w:rsidRDefault="00C01928" w:rsidP="00C01928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Исчерпывающий перечень оснований для приостановления</w:t>
      </w:r>
    </w:p>
    <w:p w:rsidR="00C01928" w:rsidRPr="00146985" w:rsidRDefault="00C01928" w:rsidP="00C01928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или отказа в предоставлении муниципальной услуги</w:t>
      </w:r>
    </w:p>
    <w:p w:rsidR="00C01928" w:rsidRPr="00146985" w:rsidRDefault="00C01928" w:rsidP="00C0192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2.10. Приостановление предоставления муниципальной услуги не пред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смотрено.</w:t>
      </w:r>
    </w:p>
    <w:p w:rsidR="00C01928" w:rsidRPr="00146985" w:rsidRDefault="00C01928" w:rsidP="0036381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2.11. В предоставлении муниципальной услуг</w:t>
      </w:r>
      <w:r w:rsidR="00363811" w:rsidRPr="00146985">
        <w:rPr>
          <w:rFonts w:ascii="Times New Roman" w:hAnsi="Times New Roman" w:cs="Times New Roman"/>
          <w:sz w:val="26"/>
          <w:szCs w:val="26"/>
        </w:rPr>
        <w:t>и может быть отказано в сл</w:t>
      </w:r>
      <w:r w:rsidR="00363811" w:rsidRPr="00146985">
        <w:rPr>
          <w:rFonts w:ascii="Times New Roman" w:hAnsi="Times New Roman" w:cs="Times New Roman"/>
          <w:sz w:val="26"/>
          <w:szCs w:val="26"/>
        </w:rPr>
        <w:t>у</w:t>
      </w:r>
      <w:r w:rsidR="00363811" w:rsidRPr="00146985">
        <w:rPr>
          <w:rFonts w:ascii="Times New Roman" w:hAnsi="Times New Roman" w:cs="Times New Roman"/>
          <w:sz w:val="26"/>
          <w:szCs w:val="26"/>
        </w:rPr>
        <w:t xml:space="preserve">чае </w:t>
      </w:r>
      <w:r w:rsidR="006A354E" w:rsidRPr="00146985">
        <w:rPr>
          <w:rFonts w:ascii="Times New Roman" w:hAnsi="Times New Roman" w:cs="Times New Roman"/>
          <w:sz w:val="26"/>
          <w:szCs w:val="26"/>
        </w:rPr>
        <w:t>наличия в предоставленных доку</w:t>
      </w:r>
      <w:r w:rsidR="00363811" w:rsidRPr="00146985">
        <w:rPr>
          <w:rFonts w:ascii="Times New Roman" w:hAnsi="Times New Roman" w:cs="Times New Roman"/>
          <w:sz w:val="26"/>
          <w:szCs w:val="26"/>
        </w:rPr>
        <w:t>ментах недостоверной информации.</w:t>
      </w:r>
    </w:p>
    <w:p w:rsidR="00C01928" w:rsidRPr="00146985" w:rsidRDefault="00C01928" w:rsidP="00C0192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После устранения основани</w:t>
      </w:r>
      <w:r w:rsidR="00363811" w:rsidRPr="00146985">
        <w:rPr>
          <w:rFonts w:ascii="Times New Roman" w:hAnsi="Times New Roman" w:cs="Times New Roman"/>
          <w:sz w:val="26"/>
          <w:szCs w:val="26"/>
        </w:rPr>
        <w:t>я</w:t>
      </w:r>
      <w:r w:rsidRPr="00146985">
        <w:rPr>
          <w:rFonts w:ascii="Times New Roman" w:hAnsi="Times New Roman" w:cs="Times New Roman"/>
          <w:sz w:val="26"/>
          <w:szCs w:val="26"/>
        </w:rPr>
        <w:t xml:space="preserve"> для отказа в предоставлении муниципальной услуги в случа</w:t>
      </w:r>
      <w:r w:rsidR="00363811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, предусмотренн</w:t>
      </w:r>
      <w:r w:rsidR="00363811" w:rsidRPr="00146985">
        <w:rPr>
          <w:rFonts w:ascii="Times New Roman" w:hAnsi="Times New Roman" w:cs="Times New Roman"/>
          <w:sz w:val="26"/>
          <w:szCs w:val="26"/>
        </w:rPr>
        <w:t>ом</w:t>
      </w:r>
      <w:r w:rsidRPr="00146985">
        <w:rPr>
          <w:rFonts w:ascii="Times New Roman" w:hAnsi="Times New Roman" w:cs="Times New Roman"/>
          <w:sz w:val="26"/>
          <w:szCs w:val="26"/>
        </w:rPr>
        <w:t xml:space="preserve"> </w:t>
      </w:r>
      <w:r w:rsidR="00C2166A" w:rsidRPr="00146985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146985">
        <w:rPr>
          <w:rFonts w:ascii="Times New Roman" w:hAnsi="Times New Roman" w:cs="Times New Roman"/>
          <w:sz w:val="26"/>
          <w:szCs w:val="26"/>
        </w:rPr>
        <w:t>пунктом, заявитель вправе обратит</w:t>
      </w:r>
      <w:r w:rsidRPr="00146985">
        <w:rPr>
          <w:rFonts w:ascii="Times New Roman" w:hAnsi="Times New Roman" w:cs="Times New Roman"/>
          <w:sz w:val="26"/>
          <w:szCs w:val="26"/>
        </w:rPr>
        <w:t>ь</w:t>
      </w:r>
      <w:r w:rsidRPr="00146985">
        <w:rPr>
          <w:rFonts w:ascii="Times New Roman" w:hAnsi="Times New Roman" w:cs="Times New Roman"/>
          <w:sz w:val="26"/>
          <w:szCs w:val="26"/>
        </w:rPr>
        <w:t xml:space="preserve">ся повторно за получением муниципальной </w:t>
      </w:r>
      <w:r w:rsidRPr="00146985">
        <w:rPr>
          <w:rFonts w:ascii="Times New Roman" w:hAnsi="Times New Roman" w:cs="Times New Roman"/>
          <w:sz w:val="26"/>
          <w:szCs w:val="26"/>
        </w:rPr>
        <w:lastRenderedPageBreak/>
        <w:t>услуги.</w:t>
      </w:r>
    </w:p>
    <w:p w:rsidR="007146EE" w:rsidRPr="00146985" w:rsidRDefault="00C01928" w:rsidP="00E16C1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 </w:t>
      </w:r>
    </w:p>
    <w:p w:rsid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муниципальной услуги</w:t>
      </w:r>
    </w:p>
    <w:p w:rsidR="00190A36" w:rsidRPr="00146985" w:rsidRDefault="00190A36" w:rsidP="002B6CCB">
      <w:pPr>
        <w:tabs>
          <w:tab w:val="num" w:pos="0"/>
        </w:tabs>
        <w:ind w:firstLine="851"/>
        <w:jc w:val="both"/>
        <w:rPr>
          <w:color w:val="000000"/>
          <w:sz w:val="26"/>
          <w:szCs w:val="26"/>
        </w:rPr>
      </w:pPr>
      <w:r w:rsidRPr="00146985">
        <w:rPr>
          <w:sz w:val="26"/>
          <w:szCs w:val="26"/>
        </w:rPr>
        <w:t>2.1</w:t>
      </w:r>
      <w:r w:rsidR="006A354E" w:rsidRPr="00146985">
        <w:rPr>
          <w:sz w:val="26"/>
          <w:szCs w:val="26"/>
        </w:rPr>
        <w:t>2</w:t>
      </w:r>
      <w:r w:rsidRPr="00146985">
        <w:rPr>
          <w:sz w:val="26"/>
          <w:szCs w:val="26"/>
        </w:rPr>
        <w:t xml:space="preserve">. </w:t>
      </w:r>
      <w:r w:rsidR="006A354E" w:rsidRPr="00146985">
        <w:rPr>
          <w:sz w:val="26"/>
          <w:szCs w:val="26"/>
        </w:rPr>
        <w:t xml:space="preserve">Услуги, </w:t>
      </w:r>
      <w:r w:rsidR="006A354E" w:rsidRPr="00146985">
        <w:rPr>
          <w:color w:val="000000"/>
          <w:sz w:val="26"/>
          <w:szCs w:val="26"/>
        </w:rPr>
        <w:t xml:space="preserve">необходимые и обязательные для предоставления </w:t>
      </w:r>
      <w:r w:rsidRPr="00146985">
        <w:rPr>
          <w:color w:val="000000"/>
          <w:sz w:val="26"/>
          <w:szCs w:val="26"/>
        </w:rPr>
        <w:t xml:space="preserve"> муниц</w:t>
      </w:r>
      <w:r w:rsidRPr="00146985">
        <w:rPr>
          <w:color w:val="000000"/>
          <w:sz w:val="26"/>
          <w:szCs w:val="26"/>
        </w:rPr>
        <w:t>и</w:t>
      </w:r>
      <w:r w:rsidRPr="00146985">
        <w:rPr>
          <w:color w:val="000000"/>
          <w:sz w:val="26"/>
          <w:szCs w:val="26"/>
        </w:rPr>
        <w:t>пальн</w:t>
      </w:r>
      <w:r w:rsidR="006A354E" w:rsidRPr="00146985">
        <w:rPr>
          <w:color w:val="000000"/>
          <w:sz w:val="26"/>
          <w:szCs w:val="26"/>
        </w:rPr>
        <w:t>ой</w:t>
      </w:r>
      <w:r w:rsidRPr="00146985">
        <w:rPr>
          <w:color w:val="000000"/>
          <w:sz w:val="26"/>
          <w:szCs w:val="26"/>
        </w:rPr>
        <w:t xml:space="preserve"> услуг</w:t>
      </w:r>
      <w:r w:rsidR="006A354E" w:rsidRPr="00146985">
        <w:rPr>
          <w:color w:val="000000"/>
          <w:sz w:val="26"/>
          <w:szCs w:val="26"/>
        </w:rPr>
        <w:t>и, отсутствуют</w:t>
      </w:r>
      <w:r w:rsidRPr="00146985">
        <w:rPr>
          <w:color w:val="000000"/>
          <w:sz w:val="26"/>
          <w:szCs w:val="26"/>
        </w:rPr>
        <w:t>.</w:t>
      </w:r>
    </w:p>
    <w:p w:rsidR="001D19FD" w:rsidRPr="00146985" w:rsidRDefault="001D19FD" w:rsidP="002B6CCB">
      <w:pPr>
        <w:tabs>
          <w:tab w:val="num" w:pos="0"/>
        </w:tabs>
        <w:ind w:firstLine="851"/>
        <w:jc w:val="both"/>
        <w:rPr>
          <w:color w:val="000000"/>
          <w:sz w:val="26"/>
          <w:szCs w:val="26"/>
        </w:rPr>
      </w:pPr>
    </w:p>
    <w:p w:rsidR="00142A41" w:rsidRPr="00146985" w:rsidRDefault="00142A41" w:rsidP="00142A41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Порядок, размер и основания взимания</w:t>
      </w:r>
    </w:p>
    <w:p w:rsidR="00142A41" w:rsidRPr="00146985" w:rsidRDefault="00142A41" w:rsidP="00142A41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государственной пошлины или иной платы,</w:t>
      </w:r>
    </w:p>
    <w:p w:rsidR="00142A41" w:rsidRPr="00146985" w:rsidRDefault="00142A41" w:rsidP="00142A41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взимаемой за предоставление муниципальной услуги</w:t>
      </w:r>
    </w:p>
    <w:p w:rsidR="00142A41" w:rsidRPr="00146985" w:rsidRDefault="00142A41" w:rsidP="00142A4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2.13. Муниципальная услуга предоставляется бесплатно.</w:t>
      </w:r>
    </w:p>
    <w:p w:rsidR="00142A41" w:rsidRPr="00146985" w:rsidRDefault="00142A41" w:rsidP="00142A41">
      <w:pPr>
        <w:autoSpaceDE w:val="0"/>
        <w:autoSpaceDN w:val="0"/>
        <w:adjustRightInd w:val="0"/>
        <w:ind w:firstLine="851"/>
        <w:jc w:val="both"/>
        <w:rPr>
          <w:b/>
          <w:bCs/>
          <w:sz w:val="26"/>
          <w:szCs w:val="26"/>
        </w:rPr>
      </w:pPr>
    </w:p>
    <w:p w:rsidR="00142A41" w:rsidRPr="00146985" w:rsidRDefault="00142A41" w:rsidP="00142A41">
      <w:pPr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</w:t>
      </w:r>
      <w:r w:rsidRPr="00146985">
        <w:rPr>
          <w:b/>
          <w:bCs/>
          <w:sz w:val="26"/>
          <w:szCs w:val="26"/>
        </w:rPr>
        <w:t>у</w:t>
      </w:r>
      <w:r w:rsidRPr="00146985">
        <w:rPr>
          <w:b/>
          <w:bCs/>
          <w:sz w:val="26"/>
          <w:szCs w:val="26"/>
        </w:rPr>
        <w:t>ги, включая информацию о методиках расчета такой платы</w:t>
      </w:r>
    </w:p>
    <w:p w:rsidR="00142A41" w:rsidRPr="00146985" w:rsidRDefault="001D19FD" w:rsidP="00142A41">
      <w:pPr>
        <w:tabs>
          <w:tab w:val="num" w:pos="0"/>
        </w:tabs>
        <w:ind w:firstLine="851"/>
        <w:jc w:val="both"/>
        <w:rPr>
          <w:color w:val="000000"/>
          <w:sz w:val="26"/>
          <w:szCs w:val="26"/>
        </w:rPr>
      </w:pPr>
      <w:r w:rsidRPr="00146985">
        <w:rPr>
          <w:sz w:val="26"/>
          <w:szCs w:val="26"/>
        </w:rPr>
        <w:t>2.1</w:t>
      </w:r>
      <w:r w:rsidR="00E16C1C" w:rsidRPr="00146985">
        <w:rPr>
          <w:sz w:val="26"/>
          <w:szCs w:val="26"/>
        </w:rPr>
        <w:t>4</w:t>
      </w:r>
      <w:r w:rsidRPr="00146985">
        <w:rPr>
          <w:sz w:val="26"/>
          <w:szCs w:val="26"/>
        </w:rPr>
        <w:t xml:space="preserve">. </w:t>
      </w:r>
      <w:r w:rsidR="00142A41" w:rsidRPr="00146985">
        <w:rPr>
          <w:sz w:val="26"/>
          <w:szCs w:val="26"/>
        </w:rPr>
        <w:t xml:space="preserve">Услуги, </w:t>
      </w:r>
      <w:r w:rsidR="00142A41" w:rsidRPr="00146985">
        <w:rPr>
          <w:color w:val="000000"/>
          <w:sz w:val="26"/>
          <w:szCs w:val="26"/>
        </w:rPr>
        <w:t>необходимые и обязательные для предоставления  муниц</w:t>
      </w:r>
      <w:r w:rsidR="00142A41" w:rsidRPr="00146985">
        <w:rPr>
          <w:color w:val="000000"/>
          <w:sz w:val="26"/>
          <w:szCs w:val="26"/>
        </w:rPr>
        <w:t>и</w:t>
      </w:r>
      <w:r w:rsidR="00142A41" w:rsidRPr="00146985">
        <w:rPr>
          <w:color w:val="000000"/>
          <w:sz w:val="26"/>
          <w:szCs w:val="26"/>
        </w:rPr>
        <w:t>пальной услуги, отсутствуют.</w:t>
      </w:r>
    </w:p>
    <w:p w:rsidR="001D19FD" w:rsidRPr="00146985" w:rsidRDefault="001D19FD" w:rsidP="00142A41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i/>
          <w:sz w:val="26"/>
          <w:szCs w:val="26"/>
        </w:rPr>
      </w:pP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Максимальный срок ожидания в очереди при подаче запроса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о предоставлении муниципальной услуги и при получении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результата предоставления муниципальной услуги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2.1</w:t>
      </w:r>
      <w:r w:rsidR="00E16C1C" w:rsidRPr="00146985">
        <w:rPr>
          <w:sz w:val="26"/>
          <w:szCs w:val="26"/>
        </w:rPr>
        <w:t>5</w:t>
      </w:r>
      <w:r w:rsidRPr="00146985">
        <w:rPr>
          <w:sz w:val="26"/>
          <w:szCs w:val="26"/>
        </w:rPr>
        <w:t>. Максимальный срок ожидания в очереди при подаче заявления о предоставлении муниципальной услуги и при получении результата</w:t>
      </w:r>
      <w:r w:rsidR="0008273C" w:rsidRPr="00146985">
        <w:rPr>
          <w:sz w:val="26"/>
          <w:szCs w:val="26"/>
        </w:rPr>
        <w:t xml:space="preserve"> </w:t>
      </w:r>
      <w:r w:rsidRPr="00146985">
        <w:rPr>
          <w:sz w:val="26"/>
          <w:szCs w:val="26"/>
        </w:rPr>
        <w:t xml:space="preserve"> предоставл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ния муниципальной услуги   составляет не более 15 минут.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0E7CAA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Срок регистрации запроса заявителя о предоставлении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 муниципальной услуги</w:t>
      </w:r>
    </w:p>
    <w:p w:rsidR="00190A36" w:rsidRPr="00146985" w:rsidRDefault="00190A36" w:rsidP="002B6CCB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2.1</w:t>
      </w:r>
      <w:r w:rsidR="00E16C1C" w:rsidRPr="00146985">
        <w:rPr>
          <w:sz w:val="26"/>
          <w:szCs w:val="26"/>
        </w:rPr>
        <w:t>6</w:t>
      </w:r>
      <w:r w:rsidRPr="00146985">
        <w:rPr>
          <w:sz w:val="26"/>
          <w:szCs w:val="26"/>
        </w:rPr>
        <w:t>. Заявление и прилагаемые к нему документы регистрируются в отделе в день их поступления.</w:t>
      </w:r>
    </w:p>
    <w:p w:rsidR="00190A36" w:rsidRPr="00146985" w:rsidRDefault="00190A36" w:rsidP="002B6CCB">
      <w:pPr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96790F" w:rsidRPr="00146985" w:rsidRDefault="0096790F" w:rsidP="0096790F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Требования к помещениям, в которых предоставляется</w:t>
      </w:r>
    </w:p>
    <w:p w:rsidR="0096790F" w:rsidRPr="00146985" w:rsidRDefault="0096790F" w:rsidP="0096790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6985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муниципальная услуга, </w:t>
      </w:r>
      <w:r w:rsidRPr="00146985">
        <w:rPr>
          <w:rFonts w:ascii="Times New Roman" w:hAnsi="Times New Roman" w:cs="Times New Roman"/>
          <w:b/>
          <w:sz w:val="26"/>
          <w:szCs w:val="26"/>
        </w:rPr>
        <w:t>к местам ожидания и приема заявителей,</w:t>
      </w:r>
    </w:p>
    <w:p w:rsidR="0096790F" w:rsidRPr="00146985" w:rsidRDefault="0096790F" w:rsidP="0096790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6985">
        <w:rPr>
          <w:rFonts w:ascii="Times New Roman" w:hAnsi="Times New Roman" w:cs="Times New Roman"/>
          <w:b/>
          <w:sz w:val="26"/>
          <w:szCs w:val="26"/>
        </w:rPr>
        <w:t>размещению и оформлению визуальной, текстовой и мультимедийной инфо</w:t>
      </w:r>
      <w:r w:rsidRPr="00146985">
        <w:rPr>
          <w:rFonts w:ascii="Times New Roman" w:hAnsi="Times New Roman" w:cs="Times New Roman"/>
          <w:b/>
          <w:sz w:val="26"/>
          <w:szCs w:val="26"/>
        </w:rPr>
        <w:t>р</w:t>
      </w:r>
      <w:r w:rsidRPr="00146985">
        <w:rPr>
          <w:rFonts w:ascii="Times New Roman" w:hAnsi="Times New Roman" w:cs="Times New Roman"/>
          <w:b/>
          <w:sz w:val="26"/>
          <w:szCs w:val="26"/>
        </w:rPr>
        <w:t>мации о порядке предоставления муниципальной услуги</w:t>
      </w:r>
    </w:p>
    <w:p w:rsidR="009F13D3" w:rsidRPr="00146985" w:rsidRDefault="009F13D3" w:rsidP="009F13D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2.17. Здание (помещение) </w:t>
      </w:r>
      <w:r w:rsidR="00146985">
        <w:rPr>
          <w:sz w:val="26"/>
          <w:szCs w:val="26"/>
        </w:rPr>
        <w:t xml:space="preserve">Органа </w:t>
      </w:r>
      <w:r w:rsidRPr="00146985">
        <w:rPr>
          <w:sz w:val="26"/>
          <w:szCs w:val="26"/>
        </w:rPr>
        <w:t>обор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дуется информационной табличкой (вывеской) с указанием полного наименования.</w:t>
      </w:r>
    </w:p>
    <w:p w:rsidR="009F13D3" w:rsidRPr="00146985" w:rsidRDefault="009F13D3" w:rsidP="009F13D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Прием заявителей осуществляется непосредственно в помещениях, предн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значенных для предоставления муниципальной услуги, которые должны быть об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рудованы сидячими местами и обеспечены канцелярскими принадлежностями.</w:t>
      </w:r>
    </w:p>
    <w:p w:rsidR="009F13D3" w:rsidRPr="00146985" w:rsidRDefault="009F13D3" w:rsidP="009F13D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Места ожидания должны быть оборудованы сидячими местами для посет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 xml:space="preserve">телей. Количество  мест  ожидания определяется исходя из </w:t>
      </w:r>
      <w:r w:rsidRPr="00146985">
        <w:rPr>
          <w:sz w:val="26"/>
          <w:szCs w:val="26"/>
        </w:rPr>
        <w:lastRenderedPageBreak/>
        <w:t>фактической нагрузки и возможностей для их размещения в здании, но не менее 3-х мест. В местах пред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ставления муниципальной услуги предусматривается оборудование доступных мест общественного пользования (туалетов) и хранения верхней одежды посетит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лей.</w:t>
      </w:r>
    </w:p>
    <w:p w:rsidR="009F13D3" w:rsidRPr="00146985" w:rsidRDefault="009F13D3" w:rsidP="009F13D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 xml:space="preserve">ния и перечнем документов, необходимых для предоставления муниципальной услуги. </w:t>
      </w:r>
    </w:p>
    <w:p w:rsidR="009F13D3" w:rsidRPr="00146985" w:rsidRDefault="009F13D3" w:rsidP="009F13D3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Информационные стенды должны содержать:</w:t>
      </w:r>
    </w:p>
    <w:p w:rsidR="009F13D3" w:rsidRPr="00146985" w:rsidRDefault="009F13D3" w:rsidP="009F13D3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9F13D3" w:rsidRPr="00146985" w:rsidRDefault="009F13D3" w:rsidP="009F13D3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контактную информацию (телефон, адрес электронной почты, номер к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бинета) специалистов, ответственных за прием документов;</w:t>
      </w:r>
    </w:p>
    <w:p w:rsidR="009F13D3" w:rsidRPr="00146985" w:rsidRDefault="009F13D3" w:rsidP="009F13D3">
      <w:pPr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контактную информацию (телефон, адрес электронной почты) специал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стов, ответственных за информирование;</w:t>
      </w:r>
    </w:p>
    <w:p w:rsidR="009F13D3" w:rsidRPr="00146985" w:rsidRDefault="009F13D3" w:rsidP="009F13D3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- информацию по вопросам предоставления муниципальной услуги (по п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речню документов, необходимых для предоставления муниципальной услуги, по времени приема и выдачи документов, по порядку обжалования действий (безде</w:t>
      </w:r>
      <w:r w:rsidRPr="00146985">
        <w:rPr>
          <w:sz w:val="26"/>
          <w:szCs w:val="26"/>
        </w:rPr>
        <w:t>й</w:t>
      </w:r>
      <w:r w:rsidRPr="00146985">
        <w:rPr>
          <w:sz w:val="26"/>
          <w:szCs w:val="26"/>
        </w:rPr>
        <w:t>ствия) и решений, осуществляемых и принимаемых в ходе предоставления мун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ципальной услуги).</w:t>
      </w:r>
    </w:p>
    <w:p w:rsidR="009F13D3" w:rsidRPr="00146985" w:rsidRDefault="009F13D3" w:rsidP="009F13D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Рабочие места уполномоченных должностных лиц, ответственных за пред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ставление муниципальной услуги, оборудуются компьютерами и оргтехникой, по</w:t>
      </w:r>
      <w:r w:rsidRPr="00146985">
        <w:rPr>
          <w:sz w:val="26"/>
          <w:szCs w:val="26"/>
        </w:rPr>
        <w:t>з</w:t>
      </w:r>
      <w:r w:rsidRPr="00146985">
        <w:rPr>
          <w:sz w:val="26"/>
          <w:szCs w:val="26"/>
        </w:rPr>
        <w:t xml:space="preserve">воляющей организовать исполнение муниципальной услуги в полном объеме. 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Показатели доступности и качества муниципальной услуги</w:t>
      </w:r>
    </w:p>
    <w:p w:rsidR="0096790F" w:rsidRPr="00146985" w:rsidRDefault="0096790F" w:rsidP="0096790F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pacing w:val="-5"/>
          <w:sz w:val="26"/>
          <w:szCs w:val="26"/>
        </w:rPr>
      </w:pPr>
      <w:r w:rsidRPr="00146985">
        <w:rPr>
          <w:sz w:val="26"/>
          <w:szCs w:val="26"/>
        </w:rPr>
        <w:t xml:space="preserve">2.18. </w:t>
      </w:r>
      <w:r w:rsidRPr="00146985">
        <w:rPr>
          <w:spacing w:val="-5"/>
          <w:sz w:val="26"/>
          <w:szCs w:val="26"/>
        </w:rPr>
        <w:t>Показатели доступности и качества муниципальной услуги.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9"/>
        <w:gridCol w:w="1457"/>
        <w:gridCol w:w="2596"/>
      </w:tblGrid>
      <w:tr w:rsidR="0096790F" w:rsidRPr="00146985" w:rsidTr="00617C10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Единица</w:t>
            </w:r>
          </w:p>
          <w:p w:rsidR="0096790F" w:rsidRPr="00146985" w:rsidRDefault="0096790F" w:rsidP="0031160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Нормативное значение показателя</w:t>
            </w:r>
          </w:p>
        </w:tc>
      </w:tr>
      <w:tr w:rsidR="0096790F" w:rsidRPr="00146985" w:rsidTr="00617C10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Показатели доступности</w:t>
            </w:r>
          </w:p>
        </w:tc>
      </w:tr>
      <w:tr w:rsidR="0096790F" w:rsidRPr="00146985" w:rsidTr="00617C10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Наличие возможности получения в эле</w:t>
            </w:r>
            <w:r w:rsidRPr="00146985">
              <w:rPr>
                <w:sz w:val="26"/>
                <w:szCs w:val="26"/>
              </w:rPr>
              <w:t>к</w:t>
            </w:r>
            <w:r w:rsidRPr="00146985">
              <w:rPr>
                <w:sz w:val="26"/>
                <w:szCs w:val="26"/>
              </w:rPr>
              <w:t>тронном виде (в соответствии с этапами перевода муниципальной услуг на предоста</w:t>
            </w:r>
            <w:r w:rsidRPr="00146985">
              <w:rPr>
                <w:sz w:val="26"/>
                <w:szCs w:val="26"/>
              </w:rPr>
              <w:t>в</w:t>
            </w:r>
            <w:r w:rsidRPr="00146985">
              <w:rPr>
                <w:sz w:val="26"/>
                <w:szCs w:val="26"/>
              </w:rPr>
              <w:t>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да</w:t>
            </w:r>
          </w:p>
        </w:tc>
      </w:tr>
      <w:tr w:rsidR="0096790F" w:rsidRPr="00146985" w:rsidTr="00617C10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Показатели качества</w:t>
            </w:r>
          </w:p>
        </w:tc>
      </w:tr>
      <w:tr w:rsidR="0096790F" w:rsidRPr="00146985" w:rsidTr="00617C10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Удельный вес заявлений</w:t>
            </w:r>
            <w:r w:rsidRPr="00146985">
              <w:rPr>
                <w:bCs/>
                <w:sz w:val="26"/>
                <w:szCs w:val="26"/>
              </w:rPr>
              <w:t xml:space="preserve"> граждан, рассмо</w:t>
            </w:r>
            <w:r w:rsidRPr="00146985">
              <w:rPr>
                <w:bCs/>
                <w:sz w:val="26"/>
                <w:szCs w:val="26"/>
              </w:rPr>
              <w:t>т</w:t>
            </w:r>
            <w:r w:rsidRPr="00146985">
              <w:rPr>
                <w:bCs/>
                <w:sz w:val="26"/>
                <w:szCs w:val="26"/>
              </w:rPr>
              <w:t>ренных в установленный срок</w:t>
            </w:r>
            <w:r w:rsidRPr="00146985">
              <w:rPr>
                <w:sz w:val="26"/>
                <w:szCs w:val="26"/>
              </w:rPr>
              <w:t>, в общем к</w:t>
            </w:r>
            <w:r w:rsidRPr="00146985">
              <w:rPr>
                <w:sz w:val="26"/>
                <w:szCs w:val="26"/>
              </w:rPr>
              <w:t>о</w:t>
            </w:r>
            <w:r w:rsidRPr="00146985">
              <w:rPr>
                <w:sz w:val="26"/>
                <w:szCs w:val="26"/>
              </w:rPr>
              <w:t>личестве обращений граждан в отдел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100</w:t>
            </w:r>
          </w:p>
        </w:tc>
      </w:tr>
      <w:tr w:rsidR="0096790F" w:rsidRPr="00146985" w:rsidTr="00617C10"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Удельный вес обоснованных жалоб в общем количестве заявлений на предоставление  муниципальной услуги в отделе</w:t>
            </w:r>
            <w:r w:rsidRPr="00146985">
              <w:rPr>
                <w:sz w:val="26"/>
                <w:szCs w:val="26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F" w:rsidRPr="00146985" w:rsidRDefault="0096790F" w:rsidP="003116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6985">
              <w:rPr>
                <w:sz w:val="26"/>
                <w:szCs w:val="26"/>
              </w:rPr>
              <w:t>0</w:t>
            </w:r>
          </w:p>
        </w:tc>
      </w:tr>
    </w:tbl>
    <w:p w:rsidR="0096790F" w:rsidRPr="00146985" w:rsidRDefault="0096790F" w:rsidP="0096790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46985" w:rsidRDefault="0096790F" w:rsidP="0096790F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lastRenderedPageBreak/>
        <w:t>Иные требования, в том числе учитывающие особенности предоста</w:t>
      </w:r>
      <w:r w:rsidRPr="00146985">
        <w:rPr>
          <w:b/>
          <w:sz w:val="26"/>
          <w:szCs w:val="26"/>
        </w:rPr>
        <w:t>в</w:t>
      </w:r>
      <w:r w:rsidRPr="00146985">
        <w:rPr>
          <w:b/>
          <w:sz w:val="26"/>
          <w:szCs w:val="26"/>
        </w:rPr>
        <w:t>ления муниципальной услуги в многофункциональных центрах предоставл</w:t>
      </w:r>
      <w:r w:rsidRPr="00146985">
        <w:rPr>
          <w:b/>
          <w:sz w:val="26"/>
          <w:szCs w:val="26"/>
        </w:rPr>
        <w:t>е</w:t>
      </w:r>
      <w:r w:rsidRPr="00146985">
        <w:rPr>
          <w:b/>
          <w:sz w:val="26"/>
          <w:szCs w:val="26"/>
        </w:rPr>
        <w:t xml:space="preserve">ния государственных и муниципальных </w:t>
      </w:r>
    </w:p>
    <w:p w:rsidR="00146985" w:rsidRDefault="0096790F" w:rsidP="0096790F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 xml:space="preserve">услуг и особенности предоставления муниципальной 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center"/>
        <w:outlineLvl w:val="2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>услуги в электронной форме</w:t>
      </w:r>
    </w:p>
    <w:p w:rsidR="0096790F" w:rsidRPr="00146985" w:rsidRDefault="0096790F" w:rsidP="0096790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2.19. Сведения о предоставлении муниципальной услуги и форма заявл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ния для предоставления муниципальной услуги находится на официальном сайте администрации, на Порталах.</w:t>
      </w:r>
    </w:p>
    <w:p w:rsidR="0096790F" w:rsidRPr="00146985" w:rsidRDefault="0096790F" w:rsidP="0096790F">
      <w:pPr>
        <w:pStyle w:val="ab"/>
        <w:tabs>
          <w:tab w:val="left" w:pos="1418"/>
        </w:tabs>
        <w:spacing w:after="0"/>
        <w:ind w:firstLine="851"/>
        <w:jc w:val="both"/>
        <w:rPr>
          <w:rFonts w:ascii="Times New Roman" w:hAnsi="Times New Roman"/>
          <w:sz w:val="26"/>
          <w:szCs w:val="26"/>
        </w:rPr>
      </w:pPr>
      <w:r w:rsidRPr="00146985">
        <w:rPr>
          <w:rFonts w:ascii="Times New Roman" w:hAnsi="Times New Roman"/>
          <w:sz w:val="26"/>
          <w:szCs w:val="26"/>
        </w:rPr>
        <w:t>2.20. Предоставление муниципальной услуги посредством Порталов ос</w:t>
      </w:r>
      <w:r w:rsidRPr="00146985">
        <w:rPr>
          <w:rFonts w:ascii="Times New Roman" w:hAnsi="Times New Roman"/>
          <w:sz w:val="26"/>
          <w:szCs w:val="26"/>
        </w:rPr>
        <w:t>у</w:t>
      </w:r>
      <w:r w:rsidRPr="00146985">
        <w:rPr>
          <w:rFonts w:ascii="Times New Roman" w:hAnsi="Times New Roman"/>
          <w:sz w:val="26"/>
          <w:szCs w:val="26"/>
        </w:rPr>
        <w:t xml:space="preserve">ществляется путем заполнения интерактивной формы заявления  о предоставлении </w:t>
      </w:r>
      <w:r w:rsidR="003079D1" w:rsidRPr="00146985">
        <w:rPr>
          <w:rFonts w:ascii="Times New Roman" w:hAnsi="Times New Roman"/>
          <w:sz w:val="26"/>
          <w:szCs w:val="26"/>
        </w:rPr>
        <w:t xml:space="preserve">муниципальной </w:t>
      </w:r>
      <w:r w:rsidRPr="00146985">
        <w:rPr>
          <w:rFonts w:ascii="Times New Roman" w:hAnsi="Times New Roman"/>
          <w:sz w:val="26"/>
          <w:szCs w:val="26"/>
        </w:rPr>
        <w:t>услуги и документов, необходимых для получения</w:t>
      </w:r>
      <w:r w:rsidR="003079D1" w:rsidRPr="00146985">
        <w:rPr>
          <w:rFonts w:ascii="Times New Roman" w:hAnsi="Times New Roman"/>
          <w:sz w:val="26"/>
          <w:szCs w:val="26"/>
        </w:rPr>
        <w:t xml:space="preserve"> муниципальной</w:t>
      </w:r>
      <w:r w:rsidRPr="00146985">
        <w:rPr>
          <w:rFonts w:ascii="Times New Roman" w:hAnsi="Times New Roman"/>
          <w:sz w:val="26"/>
          <w:szCs w:val="26"/>
        </w:rPr>
        <w:t xml:space="preserve"> услуги.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Требования к электронным документам и электронным копиям докуме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тов, предоставляемым через Порталы: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допустимыми расширениями прикрепляемых электронных образов я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ляются: файлы архивов (*.</w:t>
      </w:r>
      <w:proofErr w:type="spellStart"/>
      <w:r w:rsidRPr="00146985">
        <w:rPr>
          <w:sz w:val="26"/>
          <w:szCs w:val="26"/>
        </w:rPr>
        <w:t>zip</w:t>
      </w:r>
      <w:proofErr w:type="spellEnd"/>
      <w:r w:rsidRPr="00146985">
        <w:rPr>
          <w:sz w:val="26"/>
          <w:szCs w:val="26"/>
        </w:rPr>
        <w:t>); файлы текстовых документов (*.</w:t>
      </w:r>
      <w:proofErr w:type="spellStart"/>
      <w:r w:rsidRPr="00146985">
        <w:rPr>
          <w:sz w:val="26"/>
          <w:szCs w:val="26"/>
        </w:rPr>
        <w:t>doc</w:t>
      </w:r>
      <w:proofErr w:type="spellEnd"/>
      <w:r w:rsidRPr="00146985">
        <w:rPr>
          <w:sz w:val="26"/>
          <w:szCs w:val="26"/>
        </w:rPr>
        <w:t>, *</w:t>
      </w:r>
      <w:proofErr w:type="spellStart"/>
      <w:r w:rsidRPr="00146985">
        <w:rPr>
          <w:sz w:val="26"/>
          <w:szCs w:val="26"/>
        </w:rPr>
        <w:t>docx</w:t>
      </w:r>
      <w:proofErr w:type="spellEnd"/>
      <w:r w:rsidRPr="00146985">
        <w:rPr>
          <w:sz w:val="26"/>
          <w:szCs w:val="26"/>
        </w:rPr>
        <w:t>, *.</w:t>
      </w:r>
      <w:proofErr w:type="spellStart"/>
      <w:r w:rsidRPr="00146985">
        <w:rPr>
          <w:sz w:val="26"/>
          <w:szCs w:val="26"/>
        </w:rPr>
        <w:t>txt</w:t>
      </w:r>
      <w:proofErr w:type="spellEnd"/>
      <w:r w:rsidRPr="00146985">
        <w:rPr>
          <w:sz w:val="26"/>
          <w:szCs w:val="26"/>
        </w:rPr>
        <w:t>, *.</w:t>
      </w:r>
      <w:proofErr w:type="spellStart"/>
      <w:r w:rsidRPr="00146985">
        <w:rPr>
          <w:sz w:val="26"/>
          <w:szCs w:val="26"/>
        </w:rPr>
        <w:t>rtf</w:t>
      </w:r>
      <w:proofErr w:type="spellEnd"/>
      <w:r w:rsidRPr="00146985">
        <w:rPr>
          <w:sz w:val="26"/>
          <w:szCs w:val="26"/>
        </w:rPr>
        <w:t>); файлы электронных таблиц (*.</w:t>
      </w:r>
      <w:proofErr w:type="spellStart"/>
      <w:r w:rsidRPr="00146985">
        <w:rPr>
          <w:sz w:val="26"/>
          <w:szCs w:val="26"/>
        </w:rPr>
        <w:t>xls</w:t>
      </w:r>
      <w:proofErr w:type="spellEnd"/>
      <w:r w:rsidRPr="00146985">
        <w:rPr>
          <w:sz w:val="26"/>
          <w:szCs w:val="26"/>
        </w:rPr>
        <w:t>, *.</w:t>
      </w:r>
      <w:proofErr w:type="spellStart"/>
      <w:r w:rsidRPr="00146985">
        <w:rPr>
          <w:sz w:val="26"/>
          <w:szCs w:val="26"/>
        </w:rPr>
        <w:t>xlsx</w:t>
      </w:r>
      <w:proofErr w:type="spellEnd"/>
      <w:r w:rsidRPr="00146985">
        <w:rPr>
          <w:sz w:val="26"/>
          <w:szCs w:val="26"/>
        </w:rPr>
        <w:t>); файлы графических изображений (*.</w:t>
      </w:r>
      <w:proofErr w:type="spellStart"/>
      <w:r w:rsidRPr="00146985">
        <w:rPr>
          <w:sz w:val="26"/>
          <w:szCs w:val="26"/>
        </w:rPr>
        <w:t>jpg</w:t>
      </w:r>
      <w:proofErr w:type="spellEnd"/>
      <w:r w:rsidRPr="00146985">
        <w:rPr>
          <w:sz w:val="26"/>
          <w:szCs w:val="26"/>
        </w:rPr>
        <w:t>, *.</w:t>
      </w:r>
      <w:proofErr w:type="spellStart"/>
      <w:r w:rsidRPr="00146985">
        <w:rPr>
          <w:sz w:val="26"/>
          <w:szCs w:val="26"/>
        </w:rPr>
        <w:t>pdf</w:t>
      </w:r>
      <w:proofErr w:type="spellEnd"/>
      <w:r w:rsidRPr="00146985">
        <w:rPr>
          <w:sz w:val="26"/>
          <w:szCs w:val="26"/>
        </w:rPr>
        <w:t>, *.</w:t>
      </w:r>
      <w:proofErr w:type="spellStart"/>
      <w:r w:rsidRPr="00146985">
        <w:rPr>
          <w:sz w:val="26"/>
          <w:szCs w:val="26"/>
        </w:rPr>
        <w:t>tiff</w:t>
      </w:r>
      <w:proofErr w:type="spellEnd"/>
      <w:r w:rsidRPr="00146985">
        <w:rPr>
          <w:sz w:val="26"/>
          <w:szCs w:val="26"/>
        </w:rPr>
        <w:t>); файлы передачи геоинформационных данных (*.</w:t>
      </w:r>
      <w:proofErr w:type="spellStart"/>
      <w:r w:rsidRPr="00146985">
        <w:rPr>
          <w:sz w:val="26"/>
          <w:szCs w:val="26"/>
        </w:rPr>
        <w:t>mid</w:t>
      </w:r>
      <w:proofErr w:type="spellEnd"/>
      <w:r w:rsidRPr="00146985">
        <w:rPr>
          <w:sz w:val="26"/>
          <w:szCs w:val="26"/>
        </w:rPr>
        <w:t>, *.</w:t>
      </w:r>
      <w:proofErr w:type="spellStart"/>
      <w:r w:rsidRPr="00146985">
        <w:rPr>
          <w:sz w:val="26"/>
          <w:szCs w:val="26"/>
        </w:rPr>
        <w:t>mif</w:t>
      </w:r>
      <w:proofErr w:type="spellEnd"/>
      <w:r w:rsidRPr="00146985">
        <w:rPr>
          <w:sz w:val="26"/>
          <w:szCs w:val="26"/>
        </w:rPr>
        <w:t>);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2) документы в формате </w:t>
      </w:r>
      <w:proofErr w:type="spellStart"/>
      <w:r w:rsidRPr="00146985">
        <w:rPr>
          <w:sz w:val="26"/>
          <w:szCs w:val="26"/>
        </w:rPr>
        <w:t>Adobe</w:t>
      </w:r>
      <w:proofErr w:type="spellEnd"/>
      <w:r w:rsidRPr="00146985">
        <w:rPr>
          <w:sz w:val="26"/>
          <w:szCs w:val="26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Порталы, а наим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нование файлов должно позволять идентифицировать документ и количество стр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ниц в документе;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4) файлы, предоставляемые через Порталы и  посредством электронной п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чты не должны содержать вирусов и вредоносных программ.</w:t>
      </w:r>
    </w:p>
    <w:p w:rsidR="0096790F" w:rsidRPr="00146985" w:rsidRDefault="0096790F" w:rsidP="0096790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2.21. Предоставление муниципальной услуги через многофункциональные центры предоставления государственных и муниципальных услуг по принципу «одного окна» не предусмотрено.</w:t>
      </w:r>
    </w:p>
    <w:p w:rsidR="003079D1" w:rsidRPr="00146985" w:rsidRDefault="003079D1" w:rsidP="005E56B1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6"/>
          <w:szCs w:val="26"/>
        </w:rPr>
      </w:pP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3. Состав, последовательность и сроки выполнения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административных процедур, требования к их выполнению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3.1. Предоставление муниципальной услуги включает в себя следующие административные процедуры: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прием и</w:t>
      </w:r>
      <w:r w:rsidR="00617C10" w:rsidRPr="00146985">
        <w:rPr>
          <w:sz w:val="26"/>
          <w:szCs w:val="26"/>
        </w:rPr>
        <w:t xml:space="preserve"> регистрация в отделе </w:t>
      </w:r>
      <w:r w:rsidRPr="00146985">
        <w:rPr>
          <w:sz w:val="26"/>
          <w:szCs w:val="26"/>
        </w:rPr>
        <w:t>заявления о предоставлении муниципал</w:t>
      </w:r>
      <w:r w:rsidRPr="00146985">
        <w:rPr>
          <w:sz w:val="26"/>
          <w:szCs w:val="26"/>
        </w:rPr>
        <w:t>ь</w:t>
      </w:r>
      <w:r w:rsidRPr="00146985">
        <w:rPr>
          <w:sz w:val="26"/>
          <w:szCs w:val="26"/>
        </w:rPr>
        <w:t>ной услуги;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н</w:t>
      </w:r>
      <w:r w:rsidR="00617C10" w:rsidRPr="00146985">
        <w:rPr>
          <w:sz w:val="26"/>
          <w:szCs w:val="26"/>
        </w:rPr>
        <w:t xml:space="preserve">аправление специалистом </w:t>
      </w:r>
      <w:r w:rsidR="009F13D3" w:rsidRPr="00146985">
        <w:rPr>
          <w:sz w:val="26"/>
          <w:szCs w:val="26"/>
        </w:rPr>
        <w:t>Органа</w:t>
      </w:r>
      <w:r w:rsidR="00617C10" w:rsidRPr="00146985">
        <w:rPr>
          <w:sz w:val="26"/>
          <w:szCs w:val="26"/>
        </w:rPr>
        <w:t xml:space="preserve"> </w:t>
      </w:r>
      <w:r w:rsidRPr="00146985">
        <w:rPr>
          <w:sz w:val="26"/>
          <w:szCs w:val="26"/>
        </w:rPr>
        <w:t>межведомственных запросов в орг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</w:t>
      </w:r>
      <w:r w:rsidRPr="00146985">
        <w:rPr>
          <w:sz w:val="26"/>
          <w:szCs w:val="26"/>
        </w:rPr>
        <w:t>д</w:t>
      </w:r>
      <w:r w:rsidRPr="00146985">
        <w:rPr>
          <w:sz w:val="26"/>
          <w:szCs w:val="26"/>
        </w:rPr>
        <w:t>ставлены заявителем самостоятельно;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принятие комиссией решения о предоставлении муниципальной услуги или решения об отказе в предоставлении услуги;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>4) выдача заявителю результата предоставления муниципальной услуги.</w:t>
      </w:r>
    </w:p>
    <w:p w:rsidR="005E56B1" w:rsidRPr="00146985" w:rsidRDefault="005E56B1" w:rsidP="005E56B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Основанием для начала предоставления муниципальной услуги служит п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ступившее заявление о предоставлении муниципальной услуги.</w:t>
      </w:r>
    </w:p>
    <w:p w:rsidR="005E56B1" w:rsidRPr="00146985" w:rsidRDefault="005E56B1" w:rsidP="005E56B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146985">
        <w:rPr>
          <w:sz w:val="26"/>
          <w:szCs w:val="26"/>
        </w:rPr>
        <w:t>Блок-схема предоставления муниципальной услуги приведена в прилож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 xml:space="preserve">нии </w:t>
      </w:r>
      <w:r w:rsidR="00E13FAC" w:rsidRPr="00146985">
        <w:rPr>
          <w:sz w:val="26"/>
          <w:szCs w:val="26"/>
        </w:rPr>
        <w:t>5</w:t>
      </w:r>
      <w:r w:rsidRPr="00146985">
        <w:rPr>
          <w:sz w:val="26"/>
          <w:szCs w:val="26"/>
        </w:rPr>
        <w:t xml:space="preserve"> к </w:t>
      </w:r>
      <w:r w:rsidRPr="00146985">
        <w:rPr>
          <w:spacing w:val="-4"/>
          <w:sz w:val="26"/>
          <w:szCs w:val="26"/>
        </w:rPr>
        <w:t xml:space="preserve"> настоящему Регламенту.</w:t>
      </w:r>
    </w:p>
    <w:p w:rsidR="0096790F" w:rsidRPr="00146985" w:rsidRDefault="0096790F" w:rsidP="0096790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E16C1C" w:rsidRPr="00146985" w:rsidRDefault="00617C10" w:rsidP="001C3504">
      <w:pPr>
        <w:shd w:val="clear" w:color="auto" w:fill="FFFFFF"/>
        <w:ind w:firstLine="851"/>
        <w:jc w:val="center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 xml:space="preserve">Прием  и регистрация в отделе </w:t>
      </w:r>
      <w:r w:rsidR="001C3504" w:rsidRPr="00146985">
        <w:rPr>
          <w:b/>
          <w:sz w:val="26"/>
          <w:szCs w:val="26"/>
        </w:rPr>
        <w:t xml:space="preserve">заявления </w:t>
      </w:r>
    </w:p>
    <w:p w:rsidR="001C3504" w:rsidRPr="00146985" w:rsidRDefault="001C3504" w:rsidP="001C3504">
      <w:pPr>
        <w:shd w:val="clear" w:color="auto" w:fill="FFFFFF"/>
        <w:ind w:firstLine="851"/>
        <w:jc w:val="center"/>
        <w:rPr>
          <w:b/>
          <w:spacing w:val="-4"/>
          <w:sz w:val="26"/>
          <w:szCs w:val="26"/>
        </w:rPr>
      </w:pPr>
      <w:r w:rsidRPr="00146985">
        <w:rPr>
          <w:b/>
          <w:sz w:val="26"/>
          <w:szCs w:val="26"/>
        </w:rPr>
        <w:t>о предоставлении муниципальной услуги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3.2. Основанием для начала исполнения административной процедуры я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 xml:space="preserve">ляется обращение заявителя в </w:t>
      </w:r>
      <w:r w:rsidR="003507DC" w:rsidRPr="00146985">
        <w:rPr>
          <w:sz w:val="26"/>
          <w:szCs w:val="26"/>
        </w:rPr>
        <w:t>Орган</w:t>
      </w:r>
      <w:r w:rsidRPr="00146985">
        <w:rPr>
          <w:sz w:val="26"/>
          <w:szCs w:val="26"/>
        </w:rPr>
        <w:t xml:space="preserve"> о предоставлении муниципальной услуги.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Обращение заявителя в </w:t>
      </w:r>
      <w:r w:rsidR="003507DC" w:rsidRPr="00146985">
        <w:rPr>
          <w:sz w:val="26"/>
          <w:szCs w:val="26"/>
        </w:rPr>
        <w:t>Орган</w:t>
      </w:r>
      <w:r w:rsidRPr="00146985">
        <w:rPr>
          <w:sz w:val="26"/>
          <w:szCs w:val="26"/>
        </w:rPr>
        <w:t xml:space="preserve"> может осуществляться в очной и заочной форме путем подачи заявления и иных документов.</w:t>
      </w:r>
    </w:p>
    <w:p w:rsidR="001C3504" w:rsidRPr="00146985" w:rsidRDefault="001C3504" w:rsidP="001C3504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Очная форма подачи документов – подача заявления и иных документов при личном приеме, в порядке общей очереди в приемные часы или по предвар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тельной записи. При очной форме подачи документов заявитель может направить заявление и документы, указанные в пункте 2.7 раздела 2 настоящего Регламента, в бумажном виде, то есть документы установленной формы, сформированные на б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мажном носителе.</w:t>
      </w:r>
    </w:p>
    <w:p w:rsidR="001C3504" w:rsidRPr="00146985" w:rsidRDefault="001C3504" w:rsidP="001C3504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Заочная форма подачи документов – направление заявления о предоставл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нии муниципальной услуги и иных документов по почте, через  Порталы.</w:t>
      </w:r>
    </w:p>
    <w:p w:rsidR="001C3504" w:rsidRPr="00146985" w:rsidRDefault="001C3504" w:rsidP="001C3504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 заочной форме подачи документов заявитель может направить заявл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ние и документы, указанные в пункте 2.7 настоящего Регламента, в бумажном виде, в виде копий документов на бумажном носителе, электронном виде (то есть п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средством направления электронного документа, подписанного электронной по</w:t>
      </w:r>
      <w:r w:rsidRPr="00146985">
        <w:rPr>
          <w:sz w:val="26"/>
          <w:szCs w:val="26"/>
        </w:rPr>
        <w:t>д</w:t>
      </w:r>
      <w:r w:rsidRPr="00146985">
        <w:rPr>
          <w:sz w:val="26"/>
          <w:szCs w:val="26"/>
        </w:rPr>
        <w:t>писью).</w:t>
      </w:r>
    </w:p>
    <w:p w:rsidR="001C3504" w:rsidRPr="00146985" w:rsidRDefault="001C3504" w:rsidP="001C3504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1C3504" w:rsidRPr="00146985" w:rsidRDefault="001C3504" w:rsidP="001C3504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Направление заявления  и документов, указанных в пункте 2.7 раздела 2 настоящего Регламента, в электронном виде осуществляется посредством отпра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ления указанных документов в электронном виде через личные кабинеты Порталов.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 направлении пакета документов через Порталы в электронном виде, днем получения заявления является день регистрации заявления на Порталах.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Электронное сообщение, отправленное через личный кабинет Порталов, идентифицирует заявителя, является подтверждением выражения им своей воли. </w:t>
      </w:r>
    </w:p>
    <w:p w:rsidR="001C3504" w:rsidRPr="00146985" w:rsidRDefault="003507DC" w:rsidP="001C3504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При обращении заявителя в Орган </w:t>
      </w:r>
      <w:r w:rsidR="001C3504" w:rsidRPr="00146985">
        <w:rPr>
          <w:sz w:val="26"/>
          <w:szCs w:val="26"/>
        </w:rPr>
        <w:t>за предоставлением муниципальной услуги, заявителю разъясняется информация:</w:t>
      </w:r>
    </w:p>
    <w:p w:rsidR="001C3504" w:rsidRPr="00146985" w:rsidRDefault="001C3504" w:rsidP="001C3504">
      <w:pPr>
        <w:widowControl w:val="0"/>
        <w:numPr>
          <w:ilvl w:val="1"/>
          <w:numId w:val="18"/>
        </w:numPr>
        <w:tabs>
          <w:tab w:val="num" w:pos="0"/>
          <w:tab w:val="left" w:pos="142"/>
          <w:tab w:val="left" w:pos="1134"/>
        </w:tabs>
        <w:suppressAutoHyphens/>
        <w:ind w:left="0"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о нормативных правовых актах, регулирующих условия и порядок предоставления муниципальной услуги;</w:t>
      </w:r>
    </w:p>
    <w:p w:rsidR="001C3504" w:rsidRPr="00146985" w:rsidRDefault="001C3504" w:rsidP="001C3504">
      <w:pPr>
        <w:widowControl w:val="0"/>
        <w:numPr>
          <w:ilvl w:val="1"/>
          <w:numId w:val="18"/>
        </w:numPr>
        <w:tabs>
          <w:tab w:val="num" w:pos="0"/>
          <w:tab w:val="left" w:pos="142"/>
          <w:tab w:val="left" w:pos="1134"/>
        </w:tabs>
        <w:suppressAutoHyphens/>
        <w:ind w:left="0"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о сроках предоставления муниципальной услуги;</w:t>
      </w:r>
    </w:p>
    <w:p w:rsidR="001C3504" w:rsidRPr="00146985" w:rsidRDefault="001C3504" w:rsidP="001C3504">
      <w:pPr>
        <w:widowControl w:val="0"/>
        <w:numPr>
          <w:ilvl w:val="1"/>
          <w:numId w:val="18"/>
        </w:numPr>
        <w:tabs>
          <w:tab w:val="num" w:pos="0"/>
          <w:tab w:val="left" w:pos="142"/>
          <w:tab w:val="left" w:pos="1134"/>
        </w:tabs>
        <w:suppressAutoHyphens/>
        <w:ind w:left="0"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о требованиях, предъявляемых к форме и перечню документов, </w:t>
      </w:r>
      <w:r w:rsidRPr="00146985">
        <w:rPr>
          <w:sz w:val="26"/>
          <w:szCs w:val="26"/>
        </w:rPr>
        <w:lastRenderedPageBreak/>
        <w:t>необходимых для предоставления муниципальной услуги.</w:t>
      </w:r>
    </w:p>
    <w:p w:rsidR="001C3504" w:rsidRPr="00146985" w:rsidRDefault="001C3504" w:rsidP="001C3504">
      <w:pPr>
        <w:widowControl w:val="0"/>
        <w:tabs>
          <w:tab w:val="num" w:pos="0"/>
          <w:tab w:val="left" w:pos="142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По желанию заявителя информация о требованиях к форме и перечню 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 xml:space="preserve">кументов, необходимых для предоставления муниципальной услуги, также может быть представлена ему специалистом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, на бумажном носителе, отправлена факсимильной связью или посредством электронного сообщения.</w:t>
      </w:r>
    </w:p>
    <w:p w:rsidR="001C3504" w:rsidRPr="00146985" w:rsidRDefault="001C3504" w:rsidP="001C3504">
      <w:pPr>
        <w:widowControl w:val="0"/>
        <w:tabs>
          <w:tab w:val="num" w:pos="0"/>
          <w:tab w:val="left" w:pos="142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 очной форме подачи документов, заявление о предоставлении мун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ципальной услуги может быть оформлено заявителем в ходе приема</w:t>
      </w:r>
      <w:r w:rsidR="00617C10" w:rsidRPr="00146985">
        <w:rPr>
          <w:sz w:val="26"/>
          <w:szCs w:val="26"/>
        </w:rPr>
        <w:t xml:space="preserve"> либо</w:t>
      </w:r>
      <w:r w:rsidRPr="00146985">
        <w:rPr>
          <w:sz w:val="26"/>
          <w:szCs w:val="26"/>
        </w:rPr>
        <w:t xml:space="preserve"> в </w:t>
      </w:r>
      <w:r w:rsidR="005308C8" w:rsidRPr="00146985">
        <w:rPr>
          <w:sz w:val="26"/>
          <w:szCs w:val="26"/>
        </w:rPr>
        <w:t>Органе</w:t>
      </w:r>
      <w:r w:rsidRPr="00146985">
        <w:rPr>
          <w:sz w:val="26"/>
          <w:szCs w:val="26"/>
        </w:rPr>
        <w:t xml:space="preserve"> оформлено заранее и приложено к комплекту документов. </w:t>
      </w:r>
    </w:p>
    <w:p w:rsidR="001C3504" w:rsidRPr="00146985" w:rsidRDefault="001C3504" w:rsidP="001C3504">
      <w:pPr>
        <w:widowControl w:val="0"/>
        <w:tabs>
          <w:tab w:val="num" w:pos="0"/>
          <w:tab w:val="left" w:pos="142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По просьбе обратившегося лица, заявление может быть оформлено специ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 xml:space="preserve">листом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, с использованием программных средств. В этом случае заявитель собственноручно вписывает в заявление свою фамилию, имя и отчество, ставит д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ту и подпись.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Специалист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осуществляет следующие действия в ходе приема з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явителя: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устанавливает предмет обращения, проверяет документ, удостоверя</w:t>
      </w:r>
      <w:r w:rsidRPr="00146985">
        <w:rPr>
          <w:sz w:val="26"/>
          <w:szCs w:val="26"/>
        </w:rPr>
        <w:t>ю</w:t>
      </w:r>
      <w:r w:rsidRPr="00146985">
        <w:rPr>
          <w:sz w:val="26"/>
          <w:szCs w:val="26"/>
        </w:rPr>
        <w:t>щий личность;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  проверяет полномочия заявителя;</w:t>
      </w:r>
    </w:p>
    <w:p w:rsidR="001C3504" w:rsidRPr="00146985" w:rsidRDefault="001C3504" w:rsidP="001C3504">
      <w:pPr>
        <w:tabs>
          <w:tab w:val="num" w:pos="0"/>
        </w:tabs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 пунктом 2.7 раздела 2 настоящего Регламента;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4) проверяет соответствие представленных документов требованиям, уд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стоверяясь, что: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документы в установленных законодательством случаях удостоверены, скреплены печатями, имеют надлежащие подписи сторон или определенных зак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нодательством должностных лиц;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 документах нет подчисток, приписок, зачеркнутых слов и иных неогов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ренных исправлений;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документы не исполнены карандашом;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документы не имеют серьезных повреждений, наличие которых не позв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ляет однозначно истолковать их содержание;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5)  принимает решение о приеме у заявителя представленных документов;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6) выдает заявителю расписку с описью представленных документов и ук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занием даты их принятия, подтверждающее принятие документов, регистрирует принятое заявление  и документы;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7) при необходимости изготавливает копии представленных заявителем документов, выполняет на них надпись об их соответствии подлинным экземпл</w:t>
      </w:r>
      <w:r w:rsidRPr="00146985">
        <w:rPr>
          <w:sz w:val="26"/>
          <w:szCs w:val="26"/>
        </w:rPr>
        <w:t>я</w:t>
      </w:r>
      <w:r w:rsidRPr="00146985">
        <w:rPr>
          <w:sz w:val="26"/>
          <w:szCs w:val="26"/>
        </w:rPr>
        <w:t>рам, заверяет своей подписью с указанием фамилии и инициалов.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При установлении фактов отсутствия необходимых документов, </w:t>
      </w:r>
      <w:r w:rsidRPr="00146985">
        <w:rPr>
          <w:sz w:val="26"/>
          <w:szCs w:val="26"/>
        </w:rPr>
        <w:lastRenderedPageBreak/>
        <w:t>несоотве</w:t>
      </w:r>
      <w:r w:rsidRPr="00146985">
        <w:rPr>
          <w:sz w:val="26"/>
          <w:szCs w:val="26"/>
        </w:rPr>
        <w:t>т</w:t>
      </w:r>
      <w:r w:rsidRPr="00146985">
        <w:rPr>
          <w:sz w:val="26"/>
          <w:szCs w:val="26"/>
        </w:rPr>
        <w:t>ствия представленных документов требованиям, указанным в настоящем Регламе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те, специа</w:t>
      </w:r>
      <w:r w:rsidR="005308C8" w:rsidRPr="00146985">
        <w:rPr>
          <w:sz w:val="26"/>
          <w:szCs w:val="26"/>
        </w:rPr>
        <w:t>лист Органа</w:t>
      </w:r>
      <w:r w:rsidRPr="00146985">
        <w:rPr>
          <w:sz w:val="26"/>
          <w:szCs w:val="26"/>
        </w:rPr>
        <w:t xml:space="preserve"> уведомляет заявителя о наличии препятствий для предоста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ления муниципальной услуги, объясняет заявителю содержание выявленных нед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статков в представленных документах и предлагает принять меры по их устран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нию.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 отсутствии у заявителя заполненного заявления или неправильном его запол</w:t>
      </w:r>
      <w:r w:rsidR="005308C8" w:rsidRPr="00146985">
        <w:rPr>
          <w:sz w:val="26"/>
          <w:szCs w:val="26"/>
        </w:rPr>
        <w:t>нении специалист Органа</w:t>
      </w:r>
      <w:r w:rsidRPr="00146985">
        <w:rPr>
          <w:sz w:val="26"/>
          <w:szCs w:val="26"/>
        </w:rPr>
        <w:t xml:space="preserve"> помогает заявителю заполнить заявление.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По итогам исполнения административной процедуры по приему докуме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 xml:space="preserve">тов специалист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формирует комплект документов (дело).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Длительность осуществления всех необходимых действий не может пр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вышать 15 минут.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Если заявитель обратился заочно, специалист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: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а) регистрирует </w:t>
      </w:r>
      <w:r w:rsidR="00311606" w:rsidRPr="00146985">
        <w:rPr>
          <w:sz w:val="26"/>
          <w:szCs w:val="26"/>
        </w:rPr>
        <w:t>заявление и документы</w:t>
      </w:r>
      <w:r w:rsidRPr="00146985">
        <w:rPr>
          <w:sz w:val="26"/>
          <w:szCs w:val="26"/>
        </w:rPr>
        <w:t xml:space="preserve"> под </w:t>
      </w:r>
      <w:r w:rsidRPr="00146985">
        <w:rPr>
          <w:bCs/>
          <w:sz w:val="26"/>
          <w:szCs w:val="26"/>
        </w:rPr>
        <w:t>индивидуальным порядковым номером</w:t>
      </w:r>
      <w:r w:rsidRPr="00146985">
        <w:rPr>
          <w:sz w:val="26"/>
          <w:szCs w:val="26"/>
        </w:rPr>
        <w:t xml:space="preserve"> в день поступления документов;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б) проверяет правильность оформления заявления и правильность офор</w:t>
      </w:r>
      <w:r w:rsidRPr="00146985">
        <w:rPr>
          <w:sz w:val="26"/>
          <w:szCs w:val="26"/>
        </w:rPr>
        <w:t>м</w:t>
      </w:r>
      <w:r w:rsidRPr="00146985">
        <w:rPr>
          <w:sz w:val="26"/>
          <w:szCs w:val="26"/>
        </w:rPr>
        <w:t>ления иных документов, поступивших от заявителя;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в) проверяет представленные документы на предмет комплектности;</w:t>
      </w:r>
    </w:p>
    <w:p w:rsidR="001C3504" w:rsidRPr="00146985" w:rsidRDefault="001C3504" w:rsidP="001C3504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г)  отправляет  заявителю   расписку    с    описью    принятых    документов   и указанием даты их принятия, подтверждающее принятие документов.</w:t>
      </w:r>
    </w:p>
    <w:p w:rsidR="001C3504" w:rsidRPr="00146985" w:rsidRDefault="001C3504" w:rsidP="001C3504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Расписка направляется заявителю не позднее дня, следующего за днем п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1C3504" w:rsidRPr="00146985" w:rsidRDefault="001C3504" w:rsidP="001C3504">
      <w:pPr>
        <w:tabs>
          <w:tab w:val="num" w:pos="0"/>
        </w:tabs>
        <w:ind w:firstLine="851"/>
        <w:jc w:val="both"/>
        <w:rPr>
          <w:bCs/>
          <w:sz w:val="26"/>
          <w:szCs w:val="26"/>
        </w:rPr>
      </w:pPr>
      <w:proofErr w:type="gramStart"/>
      <w:r w:rsidRPr="00146985">
        <w:rPr>
          <w:sz w:val="26"/>
          <w:szCs w:val="26"/>
        </w:rPr>
        <w:t>В случае если наряду с исчерпывающим перечнем документов, которые з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явитель должен предоставить самостоятельно, были предоставлены документы, указанные в пункте 2.8 раздела 2</w:t>
      </w:r>
      <w:r w:rsidRPr="00146985">
        <w:rPr>
          <w:b/>
          <w:sz w:val="26"/>
          <w:szCs w:val="26"/>
        </w:rPr>
        <w:t xml:space="preserve"> </w:t>
      </w:r>
      <w:r w:rsidRPr="00146985">
        <w:rPr>
          <w:sz w:val="26"/>
          <w:szCs w:val="26"/>
        </w:rPr>
        <w:t xml:space="preserve">настоящего Регламента, </w:t>
      </w:r>
      <w:r w:rsidRPr="00146985">
        <w:rPr>
          <w:bCs/>
          <w:sz w:val="26"/>
          <w:szCs w:val="26"/>
        </w:rPr>
        <w:t xml:space="preserve">специалист </w:t>
      </w:r>
      <w:r w:rsidR="005308C8" w:rsidRPr="00146985">
        <w:rPr>
          <w:bCs/>
          <w:sz w:val="26"/>
          <w:szCs w:val="26"/>
        </w:rPr>
        <w:t>Органа</w:t>
      </w:r>
      <w:r w:rsidRPr="00146985">
        <w:rPr>
          <w:bCs/>
          <w:sz w:val="26"/>
          <w:szCs w:val="26"/>
        </w:rPr>
        <w:t xml:space="preserve"> проверяет такие документы на соответствие требованиям, установленным в  насто</w:t>
      </w:r>
      <w:r w:rsidRPr="00146985">
        <w:rPr>
          <w:bCs/>
          <w:sz w:val="26"/>
          <w:szCs w:val="26"/>
        </w:rPr>
        <w:t>я</w:t>
      </w:r>
      <w:r w:rsidRPr="00146985">
        <w:rPr>
          <w:bCs/>
          <w:sz w:val="26"/>
          <w:szCs w:val="26"/>
        </w:rPr>
        <w:t>щем Регламенте, и (если выявлены недостатки) уведомляет заявителя о необход</w:t>
      </w:r>
      <w:r w:rsidRPr="00146985">
        <w:rPr>
          <w:bCs/>
          <w:sz w:val="26"/>
          <w:szCs w:val="26"/>
        </w:rPr>
        <w:t>и</w:t>
      </w:r>
      <w:r w:rsidRPr="00146985">
        <w:rPr>
          <w:bCs/>
          <w:sz w:val="26"/>
          <w:szCs w:val="26"/>
        </w:rPr>
        <w:t>мости устранения недостатков в таких документах в течение 3 календарных  дней либо (если недостатки не выявлены) прикладывает</w:t>
      </w:r>
      <w:proofErr w:type="gramEnd"/>
      <w:r w:rsidRPr="00146985">
        <w:rPr>
          <w:bCs/>
          <w:sz w:val="26"/>
          <w:szCs w:val="26"/>
        </w:rPr>
        <w:t xml:space="preserve"> документы к делу заявителя и регистрирует такие документы в общем порядке.</w:t>
      </w:r>
    </w:p>
    <w:p w:rsidR="001C3504" w:rsidRPr="00146985" w:rsidRDefault="001C3504" w:rsidP="001C35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Непредставление таких документов (или не исправление в таких докуме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тах недостатков заявителем в трехдневный срок) не является основанием для отказа в приеме документов.</w:t>
      </w:r>
    </w:p>
    <w:p w:rsidR="001C3504" w:rsidRPr="00146985" w:rsidRDefault="001C3504" w:rsidP="001C35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 xml:space="preserve">В случае если заявитель не представил документы, указанные в пункте 2.8 раздела 2 настоящего Регламента (или не исправил недостатки в таких документах в трехдневный срок), специалист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передает комплект документов специал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сту, ответственному за межведомственное взаимодействие, для направления ме</w:t>
      </w:r>
      <w:r w:rsidRPr="00146985">
        <w:rPr>
          <w:sz w:val="26"/>
          <w:szCs w:val="26"/>
        </w:rPr>
        <w:t>ж</w:t>
      </w:r>
      <w:r w:rsidRPr="00146985">
        <w:rPr>
          <w:sz w:val="26"/>
          <w:szCs w:val="26"/>
        </w:rPr>
        <w:t>ведомственных запросов в органы (организации), указанные в пункт</w:t>
      </w:r>
      <w:r w:rsidR="00311606" w:rsidRPr="00146985">
        <w:rPr>
          <w:sz w:val="26"/>
          <w:szCs w:val="26"/>
        </w:rPr>
        <w:t>ах</w:t>
      </w:r>
      <w:r w:rsidRPr="00146985">
        <w:rPr>
          <w:sz w:val="26"/>
          <w:szCs w:val="26"/>
        </w:rPr>
        <w:t xml:space="preserve"> 2.3.</w:t>
      </w:r>
      <w:r w:rsidR="00E16C1C" w:rsidRPr="00146985">
        <w:rPr>
          <w:sz w:val="26"/>
          <w:szCs w:val="26"/>
        </w:rPr>
        <w:t>1-</w:t>
      </w:r>
      <w:r w:rsidRPr="00146985">
        <w:rPr>
          <w:sz w:val="26"/>
          <w:szCs w:val="26"/>
        </w:rPr>
        <w:t xml:space="preserve"> 2.3.4 подраздела 2.3 раздела 2 настоящего Регламента. </w:t>
      </w:r>
      <w:proofErr w:type="gramEnd"/>
    </w:p>
    <w:p w:rsidR="001C3504" w:rsidRPr="00146985" w:rsidRDefault="001C3504" w:rsidP="001C35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Максимальный срок исполнения административной процедуры составляет:</w:t>
      </w:r>
    </w:p>
    <w:p w:rsidR="001C3504" w:rsidRPr="00146985" w:rsidRDefault="001C3504" w:rsidP="001C35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>при очной форме – 15 минут;</w:t>
      </w:r>
    </w:p>
    <w:p w:rsidR="001C3504" w:rsidRPr="00146985" w:rsidRDefault="001C3504" w:rsidP="001C3504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при заочной форме – 2 </w:t>
      </w:r>
      <w:proofErr w:type="gramStart"/>
      <w:r w:rsidRPr="00146985">
        <w:rPr>
          <w:sz w:val="26"/>
          <w:szCs w:val="26"/>
        </w:rPr>
        <w:t>календарных</w:t>
      </w:r>
      <w:proofErr w:type="gramEnd"/>
      <w:r w:rsidRPr="00146985">
        <w:rPr>
          <w:sz w:val="26"/>
          <w:szCs w:val="26"/>
        </w:rPr>
        <w:t xml:space="preserve"> дня.</w:t>
      </w:r>
    </w:p>
    <w:p w:rsidR="00BF12DF" w:rsidRPr="00146985" w:rsidRDefault="001C3504" w:rsidP="00BF12DF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докуме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тов</w:t>
      </w:r>
      <w:r w:rsidR="00BF12DF" w:rsidRPr="00146985">
        <w:rPr>
          <w:sz w:val="26"/>
          <w:szCs w:val="26"/>
        </w:rPr>
        <w:t>.</w:t>
      </w:r>
    </w:p>
    <w:p w:rsidR="00BF12DF" w:rsidRPr="00146985" w:rsidRDefault="00BF12DF" w:rsidP="00BF12DF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46985" w:rsidRDefault="00311606" w:rsidP="00FC534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Направление специалистом</w:t>
      </w:r>
      <w:r w:rsidRPr="00146985">
        <w:rPr>
          <w:sz w:val="26"/>
          <w:szCs w:val="26"/>
        </w:rPr>
        <w:t xml:space="preserve"> </w:t>
      </w:r>
      <w:r w:rsidRPr="00146985">
        <w:rPr>
          <w:b/>
          <w:sz w:val="26"/>
          <w:szCs w:val="26"/>
        </w:rPr>
        <w:t xml:space="preserve">отдела </w:t>
      </w:r>
      <w:proofErr w:type="gramStart"/>
      <w:r w:rsidRPr="00146985">
        <w:rPr>
          <w:b/>
          <w:bCs/>
          <w:sz w:val="26"/>
          <w:szCs w:val="26"/>
        </w:rPr>
        <w:t>межведомственных</w:t>
      </w:r>
      <w:proofErr w:type="gramEnd"/>
      <w:r w:rsidRPr="00146985">
        <w:rPr>
          <w:b/>
          <w:bCs/>
          <w:sz w:val="26"/>
          <w:szCs w:val="26"/>
        </w:rPr>
        <w:t xml:space="preserve"> </w:t>
      </w:r>
    </w:p>
    <w:p w:rsidR="00146985" w:rsidRDefault="00311606" w:rsidP="00FC534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запросов в органы государственной власти, органы местного самоуправления и подведо</w:t>
      </w:r>
      <w:r w:rsidRPr="00146985">
        <w:rPr>
          <w:b/>
          <w:bCs/>
          <w:sz w:val="26"/>
          <w:szCs w:val="26"/>
        </w:rPr>
        <w:t>м</w:t>
      </w:r>
      <w:r w:rsidRPr="00146985">
        <w:rPr>
          <w:b/>
          <w:bCs/>
          <w:sz w:val="26"/>
          <w:szCs w:val="26"/>
        </w:rPr>
        <w:t xml:space="preserve">ственные этим органам организации </w:t>
      </w:r>
    </w:p>
    <w:p w:rsidR="00311606" w:rsidRPr="00146985" w:rsidRDefault="00311606" w:rsidP="00FC534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в случае</w:t>
      </w:r>
      <w:proofErr w:type="gramStart"/>
      <w:r w:rsidRPr="00146985">
        <w:rPr>
          <w:b/>
          <w:bCs/>
          <w:sz w:val="26"/>
          <w:szCs w:val="26"/>
        </w:rPr>
        <w:t>,</w:t>
      </w:r>
      <w:proofErr w:type="gramEnd"/>
      <w:r w:rsidRPr="00146985">
        <w:rPr>
          <w:b/>
          <w:bCs/>
          <w:sz w:val="26"/>
          <w:szCs w:val="26"/>
        </w:rPr>
        <w:t xml:space="preserve"> если определенные документы не были представлены заявителем самостоятельно</w:t>
      </w:r>
    </w:p>
    <w:p w:rsidR="00311606" w:rsidRPr="00146985" w:rsidRDefault="00311606" w:rsidP="00311606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3.3. Основанием для начала административной процедуры является получение с</w:t>
      </w:r>
      <w:r w:rsidR="005308C8" w:rsidRPr="00146985">
        <w:rPr>
          <w:rFonts w:ascii="Times New Roman" w:hAnsi="Times New Roman" w:cs="Times New Roman"/>
          <w:sz w:val="26"/>
          <w:szCs w:val="26"/>
        </w:rPr>
        <w:t>пециалистом  Органа</w:t>
      </w:r>
      <w:r w:rsidR="00BF12DF" w:rsidRPr="00146985">
        <w:rPr>
          <w:rFonts w:ascii="Times New Roman" w:hAnsi="Times New Roman" w:cs="Times New Roman"/>
          <w:sz w:val="26"/>
          <w:szCs w:val="26"/>
        </w:rPr>
        <w:t xml:space="preserve"> </w:t>
      </w:r>
      <w:r w:rsidRPr="00146985">
        <w:rPr>
          <w:rFonts w:ascii="Times New Roman" w:hAnsi="Times New Roman" w:cs="Times New Roman"/>
          <w:sz w:val="26"/>
          <w:szCs w:val="26"/>
        </w:rPr>
        <w:t>документов и информации для направления межв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 xml:space="preserve">домственных запросов о получении документов (сведений из них), указанных в пункте 2.8 раздела 2 настоящего Регламента. 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Специалист </w:t>
      </w:r>
      <w:r w:rsidR="005308C8" w:rsidRPr="00146985">
        <w:rPr>
          <w:sz w:val="26"/>
          <w:szCs w:val="26"/>
        </w:rPr>
        <w:t>Органа</w:t>
      </w:r>
      <w:r w:rsidR="00BF12DF" w:rsidRPr="00146985">
        <w:rPr>
          <w:sz w:val="26"/>
          <w:szCs w:val="26"/>
        </w:rPr>
        <w:t>,</w:t>
      </w:r>
      <w:r w:rsidRPr="00146985">
        <w:rPr>
          <w:sz w:val="26"/>
          <w:szCs w:val="26"/>
        </w:rPr>
        <w:t xml:space="preserve"> ответственный за межведомственное взаимодействие, не позднее дня, следующего за днем поступления заявления:</w:t>
      </w:r>
    </w:p>
    <w:p w:rsidR="00311606" w:rsidRPr="00146985" w:rsidRDefault="00311606" w:rsidP="00311606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оформляет межведомственные запросы в органы, указанные в пункт</w:t>
      </w:r>
      <w:r w:rsidR="00E16C1C" w:rsidRPr="00146985">
        <w:rPr>
          <w:sz w:val="26"/>
          <w:szCs w:val="26"/>
        </w:rPr>
        <w:t>ах</w:t>
      </w:r>
      <w:r w:rsidRPr="00146985">
        <w:rPr>
          <w:sz w:val="26"/>
          <w:szCs w:val="26"/>
        </w:rPr>
        <w:t xml:space="preserve"> </w:t>
      </w:r>
      <w:r w:rsidRPr="00146985">
        <w:rPr>
          <w:bCs/>
          <w:sz w:val="26"/>
          <w:szCs w:val="26"/>
        </w:rPr>
        <w:t>2.3.2</w:t>
      </w:r>
      <w:r w:rsidR="00E16C1C" w:rsidRPr="00146985">
        <w:rPr>
          <w:bCs/>
          <w:sz w:val="26"/>
          <w:szCs w:val="26"/>
        </w:rPr>
        <w:t>-2.3.4</w:t>
      </w:r>
      <w:r w:rsidRPr="00146985">
        <w:rPr>
          <w:sz w:val="26"/>
          <w:szCs w:val="26"/>
        </w:rPr>
        <w:t xml:space="preserve"> подраздела 2.3 раздела 2   настоящего Регламента;</w:t>
      </w:r>
    </w:p>
    <w:p w:rsidR="00311606" w:rsidRPr="00146985" w:rsidRDefault="00311606" w:rsidP="00311606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подписывает оформленный межведомственный запрос у руководителя  администрации;</w:t>
      </w:r>
    </w:p>
    <w:p w:rsidR="00311606" w:rsidRPr="00146985" w:rsidRDefault="00311606" w:rsidP="00311606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направляет межведомственный запрос в соответствующий орган или организацию</w:t>
      </w:r>
      <w:r w:rsidR="00D92281" w:rsidRPr="00146985">
        <w:rPr>
          <w:sz w:val="26"/>
          <w:szCs w:val="26"/>
        </w:rPr>
        <w:t>, в том числе в Государственную жилищную инспекцию Республики К</w:t>
      </w:r>
      <w:r w:rsidR="00D92281" w:rsidRPr="00146985">
        <w:rPr>
          <w:sz w:val="26"/>
          <w:szCs w:val="26"/>
        </w:rPr>
        <w:t>о</w:t>
      </w:r>
      <w:r w:rsidR="00D92281" w:rsidRPr="00146985">
        <w:rPr>
          <w:sz w:val="26"/>
          <w:szCs w:val="26"/>
        </w:rPr>
        <w:t>ми</w:t>
      </w:r>
      <w:r w:rsidRPr="00146985">
        <w:rPr>
          <w:sz w:val="26"/>
          <w:szCs w:val="26"/>
        </w:rPr>
        <w:t>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ным действующим законодательством.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Межведомственный запрос содержит: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а) наименование администрации;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б) наименование    органа   или   организации,   в   адрес   которых  напра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ляется межведомственный запрос;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в) наименование муниципальной услуги, для предоставления которой необходимо представление документа и (или) информации, а так же, если имеется номер (идентификатор) такой услуги в реестре услуг; 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г) указание на положения нормативного правового акта, которым устано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лено представление документа и (или) информации, необходим</w:t>
      </w:r>
      <w:r w:rsidR="00E51347" w:rsidRPr="00146985">
        <w:rPr>
          <w:sz w:val="26"/>
          <w:szCs w:val="26"/>
        </w:rPr>
        <w:t>ого</w:t>
      </w:r>
      <w:r w:rsidRPr="00146985">
        <w:rPr>
          <w:sz w:val="26"/>
          <w:szCs w:val="26"/>
        </w:rPr>
        <w:t xml:space="preserve"> для предоста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ления муниципальной услуги, и указание на реквизиты данного нормативного пр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вового акта;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д) сведения, необходимые для представления документа и (или) информ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 xml:space="preserve">ции, изложенные заявителем в поданном заявлении; 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е) контактная информация для направления ответа на межведомственный запрос;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ж) дата направления межведомственного </w:t>
      </w:r>
      <w:r w:rsidRPr="00146985">
        <w:rPr>
          <w:bCs/>
          <w:sz w:val="26"/>
          <w:szCs w:val="26"/>
        </w:rPr>
        <w:t>запроса</w:t>
      </w:r>
      <w:r w:rsidRPr="00146985">
        <w:rPr>
          <w:sz w:val="26"/>
          <w:szCs w:val="26"/>
        </w:rPr>
        <w:t>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з) фамилия, имя, отчество и должность лица, подготовившего и направи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шего межведомственный запрос, а также номер служебного телефона и (или) адрес электронной почты данного лица для связи;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 xml:space="preserve">и) информация о факте получения согласия, предусмотренного частью 5 статьи 7 Федерального закона от </w:t>
      </w:r>
      <w:r w:rsidRPr="00146985">
        <w:rPr>
          <w:bCs/>
          <w:sz w:val="26"/>
          <w:szCs w:val="26"/>
        </w:rPr>
        <w:t>27 июля 2010 № 210-ФЗ</w:t>
      </w:r>
      <w:r w:rsidRPr="00146985">
        <w:rPr>
          <w:sz w:val="26"/>
          <w:szCs w:val="26"/>
        </w:rPr>
        <w:t xml:space="preserve"> «Об организации пред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ставления государственных и муниципальных услуг» (при направлении межведо</w:t>
      </w:r>
      <w:r w:rsidRPr="00146985">
        <w:rPr>
          <w:sz w:val="26"/>
          <w:szCs w:val="26"/>
        </w:rPr>
        <w:t>м</w:t>
      </w:r>
      <w:r w:rsidRPr="00146985">
        <w:rPr>
          <w:sz w:val="26"/>
          <w:szCs w:val="26"/>
        </w:rPr>
        <w:t>ственного запроса в случае, предусмотренном частью 5 статьи 7 вышеуказанного Федерального закона).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Направление межведомственного запроса осуществляется одним из след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ющих способов:</w:t>
      </w:r>
    </w:p>
    <w:p w:rsidR="00311606" w:rsidRPr="00146985" w:rsidRDefault="00FC534C" w:rsidP="00311606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- </w:t>
      </w:r>
      <w:r w:rsidR="00311606" w:rsidRPr="00146985">
        <w:rPr>
          <w:sz w:val="26"/>
          <w:szCs w:val="26"/>
        </w:rPr>
        <w:t>почтовым отправлением;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Контроль за</w:t>
      </w:r>
      <w:proofErr w:type="gramEnd"/>
      <w:r w:rsidRPr="00146985">
        <w:rPr>
          <w:sz w:val="26"/>
          <w:szCs w:val="26"/>
        </w:rPr>
        <w:t xml:space="preserve"> направлением запросов, получением ответов на запросы и своевременной передачей указанных ответов в администрации осуществляет сп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 xml:space="preserve">циалист </w:t>
      </w:r>
      <w:r w:rsidR="005308C8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, ответственного за межведомственное взаимодействие.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В случае нарушения органами (организациями), в адрес которых напра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лялся межведомственный запрос, установленного срока направления ответа на т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кой межведомственный запрос специалист, ответственный за межведомственное взаимодействие, направляет повторный межведомственный  запрос, уведомляет з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явителя о сложившейся ситуации способом, который выбрал заявитель при обр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щении, в частности о том, что заявителю не отказывается в предоставлении мун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ципальной услуги, и о праве заявителя самостоятельно представить соответству</w:t>
      </w:r>
      <w:r w:rsidRPr="00146985">
        <w:rPr>
          <w:sz w:val="26"/>
          <w:szCs w:val="26"/>
        </w:rPr>
        <w:t>ю</w:t>
      </w:r>
      <w:r w:rsidRPr="00146985">
        <w:rPr>
          <w:sz w:val="26"/>
          <w:szCs w:val="26"/>
        </w:rPr>
        <w:t>щий документ.</w:t>
      </w:r>
      <w:proofErr w:type="gramEnd"/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Повторный межведомственный запрос может содержать слова «направл</w:t>
      </w:r>
      <w:r w:rsidRPr="00146985">
        <w:rPr>
          <w:sz w:val="26"/>
          <w:szCs w:val="26"/>
        </w:rPr>
        <w:t>я</w:t>
      </w:r>
      <w:r w:rsidRPr="00146985">
        <w:rPr>
          <w:sz w:val="26"/>
          <w:szCs w:val="26"/>
        </w:rPr>
        <w:t>ется повторно», дату направления и регистрационный номер первого межведо</w:t>
      </w:r>
      <w:r w:rsidRPr="00146985">
        <w:rPr>
          <w:sz w:val="26"/>
          <w:szCs w:val="26"/>
        </w:rPr>
        <w:t>м</w:t>
      </w:r>
      <w:r w:rsidRPr="00146985">
        <w:rPr>
          <w:sz w:val="26"/>
          <w:szCs w:val="26"/>
        </w:rPr>
        <w:t>ственного запроса.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В день получения всех требуемых ответов на межведомственные запросы специалист </w:t>
      </w:r>
      <w:r w:rsidR="00163CA5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, ответственный за межведомственное взаимодействие, передает зарегистрированные </w:t>
      </w:r>
      <w:proofErr w:type="gramStart"/>
      <w:r w:rsidRPr="00146985">
        <w:rPr>
          <w:sz w:val="26"/>
          <w:szCs w:val="26"/>
        </w:rPr>
        <w:t>ответы</w:t>
      </w:r>
      <w:proofErr w:type="gramEnd"/>
      <w:r w:rsidRPr="00146985">
        <w:rPr>
          <w:sz w:val="26"/>
          <w:szCs w:val="26"/>
        </w:rPr>
        <w:t xml:space="preserve"> и заявление вместе с представленными заявителем документами секретарю комиссии для принятия решения о предоставлении муниц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пальной услуги.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Если заявитель самостоятельно представил все документы, указанные в пункте 2.8 раздела 2 настоящего Регламента, и отсутствует необходимость напра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 xml:space="preserve">ления межведомственного запроса (все документы </w:t>
      </w:r>
      <w:proofErr w:type="gramStart"/>
      <w:r w:rsidRPr="00146985">
        <w:rPr>
          <w:sz w:val="26"/>
          <w:szCs w:val="26"/>
        </w:rPr>
        <w:t>оформлены</w:t>
      </w:r>
      <w:proofErr w:type="gramEnd"/>
      <w:r w:rsidRPr="00146985">
        <w:rPr>
          <w:sz w:val="26"/>
          <w:szCs w:val="26"/>
        </w:rPr>
        <w:t xml:space="preserve"> верно), то специ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 xml:space="preserve">лист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, передает полный комплект секретарю комиссии для принятия реш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ния о предоставлении муниципальной услуги.</w:t>
      </w:r>
    </w:p>
    <w:p w:rsidR="00311606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Максимальный срок исполнения административной процедуры составляет </w:t>
      </w:r>
      <w:r w:rsidR="00AF7625" w:rsidRPr="00146985">
        <w:rPr>
          <w:sz w:val="26"/>
          <w:szCs w:val="26"/>
        </w:rPr>
        <w:t>20</w:t>
      </w:r>
      <w:r w:rsidRPr="00146985">
        <w:rPr>
          <w:sz w:val="26"/>
          <w:szCs w:val="26"/>
        </w:rPr>
        <w:t xml:space="preserve"> </w:t>
      </w:r>
      <w:r w:rsidRPr="00146985">
        <w:rPr>
          <w:bCs/>
          <w:sz w:val="26"/>
          <w:szCs w:val="26"/>
        </w:rPr>
        <w:t xml:space="preserve">календарных дней </w:t>
      </w:r>
      <w:r w:rsidRPr="00146985">
        <w:rPr>
          <w:sz w:val="26"/>
          <w:szCs w:val="26"/>
        </w:rPr>
        <w:t>со дня обращения заявителя.</w:t>
      </w:r>
    </w:p>
    <w:p w:rsidR="006914FB" w:rsidRPr="00146985" w:rsidRDefault="00311606" w:rsidP="00311606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Результатом исполнения административной процедуры является получение полного комплекта документов и его направление  секретарю комиссии для рассмотрения на заседании комиссии</w:t>
      </w:r>
      <w:r w:rsidR="006914FB" w:rsidRPr="00146985">
        <w:rPr>
          <w:sz w:val="26"/>
          <w:szCs w:val="26"/>
        </w:rPr>
        <w:t xml:space="preserve"> и принятия решения о предоставлении муниц</w:t>
      </w:r>
      <w:r w:rsidR="006914FB" w:rsidRPr="00146985">
        <w:rPr>
          <w:sz w:val="26"/>
          <w:szCs w:val="26"/>
        </w:rPr>
        <w:t>и</w:t>
      </w:r>
      <w:r w:rsidR="006914FB" w:rsidRPr="00146985">
        <w:rPr>
          <w:sz w:val="26"/>
          <w:szCs w:val="26"/>
        </w:rPr>
        <w:t>пальной услуги:</w:t>
      </w:r>
    </w:p>
    <w:p w:rsidR="00444D3A" w:rsidRPr="00146985" w:rsidRDefault="00444D3A" w:rsidP="00444D3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1) о соответствии помещения требованиям, предъявляемым к жилому п</w:t>
      </w:r>
      <w:r w:rsidRPr="00146985">
        <w:rPr>
          <w:rFonts w:ascii="Times New Roman" w:hAnsi="Times New Roman" w:cs="Times New Roman"/>
          <w:sz w:val="26"/>
          <w:szCs w:val="26"/>
        </w:rPr>
        <w:t>о</w:t>
      </w:r>
      <w:r w:rsidRPr="00146985">
        <w:rPr>
          <w:rFonts w:ascii="Times New Roman" w:hAnsi="Times New Roman" w:cs="Times New Roman"/>
          <w:sz w:val="26"/>
          <w:szCs w:val="26"/>
        </w:rPr>
        <w:t>мещению, и его пригодности для проживания;</w:t>
      </w:r>
    </w:p>
    <w:p w:rsidR="00444D3A" w:rsidRPr="00146985" w:rsidRDefault="00444D3A" w:rsidP="00444D3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2) о необходимости и возможности проведения капитального ремонта, р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конструкции или перепланировки (при необходимости с технико-экономическим обоснованием) с целью приведения утраченных в процессе эксплуатации характ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 xml:space="preserve">ристик жилого помещения в соответствие с </w:t>
      </w:r>
      <w:r w:rsidRPr="00146985">
        <w:rPr>
          <w:rFonts w:ascii="Times New Roman" w:hAnsi="Times New Roman" w:cs="Times New Roman"/>
          <w:sz w:val="26"/>
          <w:szCs w:val="26"/>
        </w:rPr>
        <w:lastRenderedPageBreak/>
        <w:t>установленными в Положении о пр</w:t>
      </w:r>
      <w:r w:rsidRPr="00146985">
        <w:rPr>
          <w:rFonts w:ascii="Times New Roman" w:hAnsi="Times New Roman" w:cs="Times New Roman"/>
          <w:sz w:val="26"/>
          <w:szCs w:val="26"/>
        </w:rPr>
        <w:t>и</w:t>
      </w:r>
      <w:r w:rsidRPr="00146985">
        <w:rPr>
          <w:rFonts w:ascii="Times New Roman" w:hAnsi="Times New Roman" w:cs="Times New Roman"/>
          <w:sz w:val="26"/>
          <w:szCs w:val="26"/>
        </w:rPr>
        <w:t>знании непригодным жилого помещения требованиями и после их завершения - о продолжении процедуры оценки;</w:t>
      </w:r>
    </w:p>
    <w:p w:rsidR="00444D3A" w:rsidRPr="00146985" w:rsidRDefault="00444D3A" w:rsidP="00444D3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3) о несоответствии помещения требованиям, предъявляемым к жилому помещению, с указанием оснований, по которым помещение признается неприго</w:t>
      </w:r>
      <w:r w:rsidRPr="00146985">
        <w:rPr>
          <w:rFonts w:ascii="Times New Roman" w:hAnsi="Times New Roman" w:cs="Times New Roman"/>
          <w:sz w:val="26"/>
          <w:szCs w:val="26"/>
        </w:rPr>
        <w:t>д</w:t>
      </w:r>
      <w:r w:rsidRPr="00146985">
        <w:rPr>
          <w:rFonts w:ascii="Times New Roman" w:hAnsi="Times New Roman" w:cs="Times New Roman"/>
          <w:sz w:val="26"/>
          <w:szCs w:val="26"/>
        </w:rPr>
        <w:t>ным для проживания;</w:t>
      </w:r>
    </w:p>
    <w:p w:rsidR="00444D3A" w:rsidRPr="00146985" w:rsidRDefault="00444D3A" w:rsidP="00444D3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4) о признании многоквартирного дома аварийным и подлежащим сносу;</w:t>
      </w:r>
    </w:p>
    <w:p w:rsidR="00964021" w:rsidRPr="00146985" w:rsidRDefault="00444D3A" w:rsidP="0014698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5) о признании многоквартирного дома аварийным и подлежащим реко</w:t>
      </w:r>
      <w:r w:rsidRPr="00146985">
        <w:rPr>
          <w:rFonts w:ascii="Times New Roman" w:hAnsi="Times New Roman" w:cs="Times New Roman"/>
          <w:sz w:val="26"/>
          <w:szCs w:val="26"/>
        </w:rPr>
        <w:t>н</w:t>
      </w:r>
      <w:r w:rsidRPr="00146985">
        <w:rPr>
          <w:rFonts w:ascii="Times New Roman" w:hAnsi="Times New Roman" w:cs="Times New Roman"/>
          <w:sz w:val="26"/>
          <w:szCs w:val="26"/>
        </w:rPr>
        <w:t>струкции</w:t>
      </w:r>
      <w:r w:rsidR="00146985">
        <w:rPr>
          <w:rFonts w:ascii="Times New Roman" w:hAnsi="Times New Roman" w:cs="Times New Roman"/>
          <w:sz w:val="26"/>
          <w:szCs w:val="26"/>
        </w:rPr>
        <w:t xml:space="preserve"> </w:t>
      </w:r>
      <w:r w:rsidRPr="00146985">
        <w:rPr>
          <w:rFonts w:ascii="Times New Roman" w:hAnsi="Times New Roman" w:cs="Times New Roman"/>
          <w:sz w:val="26"/>
          <w:szCs w:val="26"/>
        </w:rPr>
        <w:t>(далее – решение о предоставлении услуги)</w:t>
      </w:r>
      <w:r w:rsidR="00146985">
        <w:rPr>
          <w:rFonts w:ascii="Times New Roman" w:hAnsi="Times New Roman" w:cs="Times New Roman"/>
          <w:sz w:val="26"/>
          <w:szCs w:val="26"/>
        </w:rPr>
        <w:t xml:space="preserve"> </w:t>
      </w:r>
      <w:r w:rsidR="00806A09" w:rsidRPr="00146985">
        <w:rPr>
          <w:rFonts w:ascii="Times New Roman" w:hAnsi="Times New Roman" w:cs="Times New Roman"/>
          <w:sz w:val="26"/>
          <w:szCs w:val="26"/>
        </w:rPr>
        <w:t>л</w:t>
      </w:r>
      <w:r w:rsidRPr="00146985">
        <w:rPr>
          <w:rFonts w:ascii="Times New Roman" w:hAnsi="Times New Roman" w:cs="Times New Roman"/>
          <w:sz w:val="26"/>
          <w:szCs w:val="26"/>
        </w:rPr>
        <w:t>ибо направление повторного межведомственного запроса</w:t>
      </w:r>
      <w:r w:rsidR="00311606" w:rsidRPr="00146985">
        <w:rPr>
          <w:rFonts w:ascii="Times New Roman" w:hAnsi="Times New Roman" w:cs="Times New Roman"/>
          <w:sz w:val="26"/>
          <w:szCs w:val="26"/>
        </w:rPr>
        <w:t>.</w:t>
      </w:r>
    </w:p>
    <w:p w:rsidR="00806A09" w:rsidRPr="00146985" w:rsidRDefault="00806A09" w:rsidP="00444D3A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pacing w:val="-4"/>
          <w:sz w:val="26"/>
          <w:szCs w:val="26"/>
        </w:rPr>
      </w:pPr>
    </w:p>
    <w:p w:rsidR="00E16C1C" w:rsidRPr="00146985" w:rsidRDefault="00806A09" w:rsidP="00806A09">
      <w:pPr>
        <w:tabs>
          <w:tab w:val="num" w:pos="0"/>
        </w:tabs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Принятие комиссией решения о </w:t>
      </w:r>
      <w:r w:rsidR="008E3240" w:rsidRPr="00146985">
        <w:rPr>
          <w:b/>
          <w:bCs/>
          <w:sz w:val="26"/>
          <w:szCs w:val="26"/>
        </w:rPr>
        <w:t xml:space="preserve">предоставлении услуги или </w:t>
      </w:r>
    </w:p>
    <w:p w:rsidR="00806A09" w:rsidRPr="00146985" w:rsidRDefault="008E3240" w:rsidP="00806A09">
      <w:pPr>
        <w:tabs>
          <w:tab w:val="num" w:pos="0"/>
        </w:tabs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решения об отказе в предоставлении услуги</w:t>
      </w:r>
    </w:p>
    <w:p w:rsidR="00806A09" w:rsidRPr="00146985" w:rsidRDefault="00806A09" w:rsidP="00806A09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3.4. Основанием для начала исполнения административной процедуры является передача  секретарю комиссии полного комплекта документов, необход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мых для рассмотрения на заседании комиссии.</w:t>
      </w:r>
    </w:p>
    <w:p w:rsidR="00806A09" w:rsidRPr="00146985" w:rsidRDefault="00806A09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Секретарь комиссии проверяет комплект документов на предмет наличия всех документов, необходимых для представления муниципальной услуги и соо</w:t>
      </w:r>
      <w:r w:rsidRPr="00146985">
        <w:rPr>
          <w:rFonts w:ascii="Times New Roman" w:hAnsi="Times New Roman" w:cs="Times New Roman"/>
          <w:sz w:val="26"/>
          <w:szCs w:val="26"/>
        </w:rPr>
        <w:t>т</w:t>
      </w:r>
      <w:r w:rsidRPr="00146985">
        <w:rPr>
          <w:rFonts w:ascii="Times New Roman" w:hAnsi="Times New Roman" w:cs="Times New Roman"/>
          <w:sz w:val="26"/>
          <w:szCs w:val="26"/>
        </w:rPr>
        <w:t>ветствия указанных документов установленным требованиям.</w:t>
      </w:r>
    </w:p>
    <w:p w:rsidR="00D92281" w:rsidRPr="00146985" w:rsidRDefault="00830337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46985">
        <w:rPr>
          <w:rFonts w:ascii="Times New Roman" w:hAnsi="Times New Roman" w:cs="Times New Roman"/>
          <w:sz w:val="26"/>
          <w:szCs w:val="26"/>
        </w:rPr>
        <w:t xml:space="preserve">Секретарь комиссии передает полученные документы на рассмотрение </w:t>
      </w:r>
      <w:r w:rsidR="00806A09" w:rsidRPr="00146985">
        <w:rPr>
          <w:rFonts w:ascii="Times New Roman" w:hAnsi="Times New Roman" w:cs="Times New Roman"/>
          <w:sz w:val="26"/>
          <w:szCs w:val="26"/>
        </w:rPr>
        <w:t>комисси</w:t>
      </w:r>
      <w:r w:rsidRPr="00146985">
        <w:rPr>
          <w:rFonts w:ascii="Times New Roman" w:hAnsi="Times New Roman" w:cs="Times New Roman"/>
          <w:sz w:val="26"/>
          <w:szCs w:val="26"/>
        </w:rPr>
        <w:t xml:space="preserve">и, которая </w:t>
      </w:r>
      <w:r w:rsidR="00806A09" w:rsidRPr="00146985">
        <w:rPr>
          <w:rFonts w:ascii="Times New Roman" w:hAnsi="Times New Roman" w:cs="Times New Roman"/>
          <w:sz w:val="26"/>
          <w:szCs w:val="26"/>
        </w:rPr>
        <w:t xml:space="preserve"> принимает решение</w:t>
      </w:r>
      <w:r w:rsidRPr="00146985">
        <w:rPr>
          <w:rFonts w:ascii="Times New Roman" w:hAnsi="Times New Roman" w:cs="Times New Roman"/>
          <w:sz w:val="26"/>
          <w:szCs w:val="26"/>
        </w:rPr>
        <w:t xml:space="preserve"> с учетом проведенной правовой и технич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ской экспертизы полученных документов и  рассмотрения заключений и согласов</w:t>
      </w:r>
      <w:r w:rsidRPr="00146985">
        <w:rPr>
          <w:rFonts w:ascii="Times New Roman" w:hAnsi="Times New Roman" w:cs="Times New Roman"/>
          <w:sz w:val="26"/>
          <w:szCs w:val="26"/>
        </w:rPr>
        <w:t>а</w:t>
      </w:r>
      <w:r w:rsidRPr="00146985">
        <w:rPr>
          <w:rFonts w:ascii="Times New Roman" w:hAnsi="Times New Roman" w:cs="Times New Roman"/>
          <w:sz w:val="26"/>
          <w:szCs w:val="26"/>
        </w:rPr>
        <w:t>ний от уполномоченных органов государственной власти и организаций о соотве</w:t>
      </w:r>
      <w:r w:rsidRPr="00146985">
        <w:rPr>
          <w:rFonts w:ascii="Times New Roman" w:hAnsi="Times New Roman" w:cs="Times New Roman"/>
          <w:sz w:val="26"/>
          <w:szCs w:val="26"/>
        </w:rPr>
        <w:t>т</w:t>
      </w:r>
      <w:r w:rsidRPr="00146985">
        <w:rPr>
          <w:rFonts w:ascii="Times New Roman" w:hAnsi="Times New Roman" w:cs="Times New Roman"/>
          <w:sz w:val="26"/>
          <w:szCs w:val="26"/>
        </w:rPr>
        <w:t>ствии жилого помещения требованиям законодательства, техническим регламе</w:t>
      </w:r>
      <w:r w:rsidRPr="00146985">
        <w:rPr>
          <w:rFonts w:ascii="Times New Roman" w:hAnsi="Times New Roman" w:cs="Times New Roman"/>
          <w:sz w:val="26"/>
          <w:szCs w:val="26"/>
        </w:rPr>
        <w:t>н</w:t>
      </w:r>
      <w:r w:rsidRPr="00146985">
        <w:rPr>
          <w:rFonts w:ascii="Times New Roman" w:hAnsi="Times New Roman" w:cs="Times New Roman"/>
          <w:sz w:val="26"/>
          <w:szCs w:val="26"/>
        </w:rPr>
        <w:t>там, а также действующим до вступления их в силу строительным, пожарным, с</w:t>
      </w:r>
      <w:r w:rsidRPr="00146985">
        <w:rPr>
          <w:rFonts w:ascii="Times New Roman" w:hAnsi="Times New Roman" w:cs="Times New Roman"/>
          <w:sz w:val="26"/>
          <w:szCs w:val="26"/>
        </w:rPr>
        <w:t>а</w:t>
      </w:r>
      <w:r w:rsidRPr="00146985">
        <w:rPr>
          <w:rFonts w:ascii="Times New Roman" w:hAnsi="Times New Roman" w:cs="Times New Roman"/>
          <w:sz w:val="26"/>
          <w:szCs w:val="26"/>
        </w:rPr>
        <w:t>нитарным и другим нормам и правилам, установленным законодательством Ро</w:t>
      </w:r>
      <w:r w:rsidRPr="00146985">
        <w:rPr>
          <w:rFonts w:ascii="Times New Roman" w:hAnsi="Times New Roman" w:cs="Times New Roman"/>
          <w:sz w:val="26"/>
          <w:szCs w:val="26"/>
        </w:rPr>
        <w:t>с</w:t>
      </w:r>
      <w:r w:rsidRPr="00146985">
        <w:rPr>
          <w:rFonts w:ascii="Times New Roman" w:hAnsi="Times New Roman" w:cs="Times New Roman"/>
          <w:sz w:val="26"/>
          <w:szCs w:val="26"/>
        </w:rPr>
        <w:t>сийской Федерации.</w:t>
      </w:r>
      <w:proofErr w:type="gramEnd"/>
    </w:p>
    <w:p w:rsidR="00C459F5" w:rsidRPr="00146985" w:rsidRDefault="00C459F5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В случае обследования помещения межведомственная комиссия составляет в 3-х экземплярах акт обследования помещения</w:t>
      </w:r>
      <w:r w:rsidR="004B5D62" w:rsidRPr="00146985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E13FAC" w:rsidRPr="00146985">
        <w:rPr>
          <w:rFonts w:ascii="Times New Roman" w:hAnsi="Times New Roman" w:cs="Times New Roman"/>
          <w:sz w:val="26"/>
          <w:szCs w:val="26"/>
        </w:rPr>
        <w:t>3</w:t>
      </w:r>
      <w:r w:rsidR="004B5D62" w:rsidRPr="00146985">
        <w:rPr>
          <w:rFonts w:ascii="Times New Roman" w:hAnsi="Times New Roman" w:cs="Times New Roman"/>
          <w:sz w:val="26"/>
          <w:szCs w:val="26"/>
        </w:rPr>
        <w:t xml:space="preserve"> к насто</w:t>
      </w:r>
      <w:r w:rsidR="004B5D62" w:rsidRPr="00146985">
        <w:rPr>
          <w:rFonts w:ascii="Times New Roman" w:hAnsi="Times New Roman" w:cs="Times New Roman"/>
          <w:sz w:val="26"/>
          <w:szCs w:val="26"/>
        </w:rPr>
        <w:t>я</w:t>
      </w:r>
      <w:r w:rsidR="004B5D62" w:rsidRPr="00146985">
        <w:rPr>
          <w:rFonts w:ascii="Times New Roman" w:hAnsi="Times New Roman" w:cs="Times New Roman"/>
          <w:sz w:val="26"/>
          <w:szCs w:val="26"/>
        </w:rPr>
        <w:t>щему Регламенту</w:t>
      </w:r>
      <w:r w:rsidRPr="00146985">
        <w:rPr>
          <w:rFonts w:ascii="Times New Roman" w:hAnsi="Times New Roman" w:cs="Times New Roman"/>
          <w:sz w:val="26"/>
          <w:szCs w:val="26"/>
        </w:rPr>
        <w:t>.</w:t>
      </w:r>
    </w:p>
    <w:p w:rsidR="00492968" w:rsidRPr="00146985" w:rsidRDefault="00492968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 xml:space="preserve">По результатам работы </w:t>
      </w:r>
      <w:r w:rsidR="00806A09" w:rsidRPr="00146985">
        <w:rPr>
          <w:rFonts w:ascii="Times New Roman" w:hAnsi="Times New Roman" w:cs="Times New Roman"/>
          <w:sz w:val="26"/>
          <w:szCs w:val="26"/>
        </w:rPr>
        <w:t>комиссии оформляется протокол</w:t>
      </w:r>
      <w:r w:rsidRPr="00146985">
        <w:rPr>
          <w:rFonts w:ascii="Times New Roman" w:hAnsi="Times New Roman" w:cs="Times New Roman"/>
          <w:sz w:val="26"/>
          <w:szCs w:val="26"/>
        </w:rPr>
        <w:t xml:space="preserve"> с принятым одним из следующих решений:</w:t>
      </w:r>
    </w:p>
    <w:p w:rsidR="00F9516F" w:rsidRPr="00146985" w:rsidRDefault="00F9516F" w:rsidP="00F951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1) о соответствии помещения требованиям, предъявляемым к жилому</w:t>
      </w:r>
      <w:r w:rsidR="00FC534C" w:rsidRPr="00146985">
        <w:rPr>
          <w:rFonts w:ascii="Times New Roman" w:hAnsi="Times New Roman" w:cs="Times New Roman"/>
          <w:sz w:val="26"/>
          <w:szCs w:val="26"/>
        </w:rPr>
        <w:t xml:space="preserve">   </w:t>
      </w:r>
      <w:r w:rsidRPr="00146985">
        <w:rPr>
          <w:rFonts w:ascii="Times New Roman" w:hAnsi="Times New Roman" w:cs="Times New Roman"/>
          <w:sz w:val="26"/>
          <w:szCs w:val="26"/>
        </w:rPr>
        <w:t xml:space="preserve"> п</w:t>
      </w:r>
      <w:r w:rsidR="00FC534C" w:rsidRPr="00146985">
        <w:rPr>
          <w:rFonts w:ascii="Times New Roman" w:hAnsi="Times New Roman" w:cs="Times New Roman"/>
          <w:sz w:val="26"/>
          <w:szCs w:val="26"/>
        </w:rPr>
        <w:t>о</w:t>
      </w:r>
      <w:r w:rsidRPr="00146985">
        <w:rPr>
          <w:rFonts w:ascii="Times New Roman" w:hAnsi="Times New Roman" w:cs="Times New Roman"/>
          <w:sz w:val="26"/>
          <w:szCs w:val="26"/>
        </w:rPr>
        <w:t>мещению, и его пригодности для проживания;</w:t>
      </w:r>
    </w:p>
    <w:p w:rsidR="00707947" w:rsidRPr="00146985" w:rsidRDefault="00F9516F" w:rsidP="00F951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 xml:space="preserve">2) о необходимости и возможности проведения капитального ремонта, </w:t>
      </w:r>
      <w:r w:rsidR="00FC534C" w:rsidRPr="00146985">
        <w:rPr>
          <w:rFonts w:ascii="Times New Roman" w:hAnsi="Times New Roman" w:cs="Times New Roman"/>
          <w:sz w:val="26"/>
          <w:szCs w:val="26"/>
        </w:rPr>
        <w:t xml:space="preserve">   </w:t>
      </w:r>
      <w:r w:rsidRPr="00146985">
        <w:rPr>
          <w:rFonts w:ascii="Times New Roman" w:hAnsi="Times New Roman" w:cs="Times New Roman"/>
          <w:sz w:val="26"/>
          <w:szCs w:val="26"/>
        </w:rPr>
        <w:t>р</w:t>
      </w:r>
      <w:r w:rsidR="00FC534C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конструкции или перепланировки (при необходимости с технико-экономическим обоснованием) с целью приведения утраченных в процессе эксплуатации характ</w:t>
      </w:r>
      <w:r w:rsidR="00FC534C" w:rsidRPr="00146985">
        <w:rPr>
          <w:rFonts w:ascii="Times New Roman" w:hAnsi="Times New Roman" w:cs="Times New Roman"/>
          <w:sz w:val="26"/>
          <w:szCs w:val="26"/>
        </w:rPr>
        <w:t>е</w:t>
      </w:r>
      <w:r w:rsidR="00FC534C" w:rsidRPr="00146985">
        <w:rPr>
          <w:rFonts w:ascii="Times New Roman" w:hAnsi="Times New Roman" w:cs="Times New Roman"/>
          <w:sz w:val="26"/>
          <w:szCs w:val="26"/>
        </w:rPr>
        <w:t>рис</w:t>
      </w:r>
      <w:r w:rsidRPr="00146985">
        <w:rPr>
          <w:rFonts w:ascii="Times New Roman" w:hAnsi="Times New Roman" w:cs="Times New Roman"/>
          <w:sz w:val="26"/>
          <w:szCs w:val="26"/>
        </w:rPr>
        <w:t>тик жилого помещения в соответствие с установленными в Положении о</w:t>
      </w:r>
      <w:r w:rsidR="00FC534C" w:rsidRPr="00146985">
        <w:rPr>
          <w:rFonts w:ascii="Times New Roman" w:hAnsi="Times New Roman" w:cs="Times New Roman"/>
          <w:sz w:val="26"/>
          <w:szCs w:val="26"/>
        </w:rPr>
        <w:t xml:space="preserve">     </w:t>
      </w:r>
      <w:r w:rsidRPr="00146985">
        <w:rPr>
          <w:rFonts w:ascii="Times New Roman" w:hAnsi="Times New Roman" w:cs="Times New Roman"/>
          <w:sz w:val="26"/>
          <w:szCs w:val="26"/>
        </w:rPr>
        <w:t xml:space="preserve"> признании непригодным жилого помещения требованиями и после их завершения - о продо</w:t>
      </w:r>
      <w:r w:rsidR="00FC534C" w:rsidRPr="00146985">
        <w:rPr>
          <w:rFonts w:ascii="Times New Roman" w:hAnsi="Times New Roman" w:cs="Times New Roman"/>
          <w:sz w:val="26"/>
          <w:szCs w:val="26"/>
        </w:rPr>
        <w:t>л</w:t>
      </w:r>
      <w:r w:rsidRPr="00146985">
        <w:rPr>
          <w:rFonts w:ascii="Times New Roman" w:hAnsi="Times New Roman" w:cs="Times New Roman"/>
          <w:sz w:val="26"/>
          <w:szCs w:val="26"/>
        </w:rPr>
        <w:t>жении процедуры оценки;</w:t>
      </w:r>
    </w:p>
    <w:p w:rsidR="00F9516F" w:rsidRPr="00146985" w:rsidRDefault="00707947" w:rsidP="00FC534C">
      <w:pPr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              </w:t>
      </w:r>
      <w:r w:rsidR="00F9516F" w:rsidRPr="00146985">
        <w:rPr>
          <w:sz w:val="26"/>
          <w:szCs w:val="26"/>
        </w:rPr>
        <w:t>3) о несоответствии помещения требованиям, предъявляемым к жилому помещению, с указанием оснований, по которым помещение признается</w:t>
      </w:r>
      <w:r w:rsidRPr="00146985">
        <w:rPr>
          <w:sz w:val="26"/>
          <w:szCs w:val="26"/>
        </w:rPr>
        <w:t xml:space="preserve">  </w:t>
      </w:r>
      <w:r w:rsidR="00F9516F" w:rsidRPr="00146985">
        <w:rPr>
          <w:sz w:val="26"/>
          <w:szCs w:val="26"/>
        </w:rPr>
        <w:t xml:space="preserve"> непр</w:t>
      </w:r>
      <w:r w:rsidR="00F9516F" w:rsidRPr="00146985">
        <w:rPr>
          <w:sz w:val="26"/>
          <w:szCs w:val="26"/>
        </w:rPr>
        <w:t>и</w:t>
      </w:r>
      <w:r w:rsidR="00F9516F" w:rsidRPr="00146985">
        <w:rPr>
          <w:sz w:val="26"/>
          <w:szCs w:val="26"/>
        </w:rPr>
        <w:t>годным для</w:t>
      </w:r>
      <w:r w:rsidRPr="00146985">
        <w:rPr>
          <w:sz w:val="26"/>
          <w:szCs w:val="26"/>
        </w:rPr>
        <w:t xml:space="preserve">   п</w:t>
      </w:r>
      <w:r w:rsidR="00F9516F" w:rsidRPr="00146985">
        <w:rPr>
          <w:sz w:val="26"/>
          <w:szCs w:val="26"/>
        </w:rPr>
        <w:t>роживания;</w:t>
      </w:r>
    </w:p>
    <w:p w:rsidR="00F9516F" w:rsidRPr="00146985" w:rsidRDefault="00F9516F" w:rsidP="00F951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lastRenderedPageBreak/>
        <w:t>4) о признании многоквартирного дома аварийным и подлежащим сносу;</w:t>
      </w:r>
    </w:p>
    <w:p w:rsidR="00F9516F" w:rsidRPr="00146985" w:rsidRDefault="00F9516F" w:rsidP="00F951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 xml:space="preserve">5) о признании многоквартирного дома аварийным и подлежащим </w:t>
      </w:r>
      <w:r w:rsidR="00FC534C" w:rsidRPr="00146985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6985">
        <w:rPr>
          <w:rFonts w:ascii="Times New Roman" w:hAnsi="Times New Roman" w:cs="Times New Roman"/>
          <w:sz w:val="26"/>
          <w:szCs w:val="26"/>
        </w:rPr>
        <w:t>р</w:t>
      </w:r>
      <w:r w:rsidR="00FC534C" w:rsidRPr="00146985">
        <w:rPr>
          <w:rFonts w:ascii="Times New Roman" w:hAnsi="Times New Roman" w:cs="Times New Roman"/>
          <w:sz w:val="26"/>
          <w:szCs w:val="26"/>
        </w:rPr>
        <w:t>е</w:t>
      </w:r>
      <w:r w:rsidRPr="00146985">
        <w:rPr>
          <w:rFonts w:ascii="Times New Roman" w:hAnsi="Times New Roman" w:cs="Times New Roman"/>
          <w:sz w:val="26"/>
          <w:szCs w:val="26"/>
        </w:rPr>
        <w:t>ко</w:t>
      </w:r>
      <w:r w:rsidR="00FC534C" w:rsidRPr="00146985">
        <w:rPr>
          <w:rFonts w:ascii="Times New Roman" w:hAnsi="Times New Roman" w:cs="Times New Roman"/>
          <w:sz w:val="26"/>
          <w:szCs w:val="26"/>
        </w:rPr>
        <w:t>н</w:t>
      </w:r>
      <w:r w:rsidRPr="00146985">
        <w:rPr>
          <w:rFonts w:ascii="Times New Roman" w:hAnsi="Times New Roman" w:cs="Times New Roman"/>
          <w:sz w:val="26"/>
          <w:szCs w:val="26"/>
        </w:rPr>
        <w:t>струкции</w:t>
      </w:r>
    </w:p>
    <w:p w:rsidR="004B5D62" w:rsidRPr="00146985" w:rsidRDefault="00F9516F" w:rsidP="004B5D62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Решение принимается большинством</w:t>
      </w:r>
      <w:r w:rsidR="002875FF" w:rsidRPr="00146985">
        <w:rPr>
          <w:rFonts w:ascii="Times New Roman" w:hAnsi="Times New Roman" w:cs="Times New Roman"/>
          <w:sz w:val="26"/>
          <w:szCs w:val="26"/>
        </w:rPr>
        <w:t xml:space="preserve"> голосов членов комиссии и оформл</w:t>
      </w:r>
      <w:r w:rsidR="002875FF" w:rsidRPr="00146985">
        <w:rPr>
          <w:rFonts w:ascii="Times New Roman" w:hAnsi="Times New Roman" w:cs="Times New Roman"/>
          <w:sz w:val="26"/>
          <w:szCs w:val="26"/>
        </w:rPr>
        <w:t>я</w:t>
      </w:r>
      <w:r w:rsidR="002875FF" w:rsidRPr="00146985">
        <w:rPr>
          <w:rFonts w:ascii="Times New Roman" w:hAnsi="Times New Roman" w:cs="Times New Roman"/>
          <w:sz w:val="26"/>
          <w:szCs w:val="26"/>
        </w:rPr>
        <w:t>ется в виде заключения. Если число голосов «за» и «против»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</w:t>
      </w:r>
      <w:r w:rsidR="002875FF" w:rsidRPr="00146985">
        <w:rPr>
          <w:rFonts w:ascii="Times New Roman" w:hAnsi="Times New Roman" w:cs="Times New Roman"/>
          <w:sz w:val="26"/>
          <w:szCs w:val="26"/>
        </w:rPr>
        <w:t>ь</w:t>
      </w:r>
      <w:r w:rsidR="002875FF" w:rsidRPr="00146985">
        <w:rPr>
          <w:rFonts w:ascii="Times New Roman" w:hAnsi="Times New Roman" w:cs="Times New Roman"/>
          <w:sz w:val="26"/>
          <w:szCs w:val="26"/>
        </w:rPr>
        <w:t>менной форме и приложить его к заключению.</w:t>
      </w:r>
      <w:r w:rsidR="00762C88" w:rsidRPr="00146985">
        <w:rPr>
          <w:rFonts w:ascii="Times New Roman" w:hAnsi="Times New Roman" w:cs="Times New Roman"/>
          <w:sz w:val="26"/>
          <w:szCs w:val="26"/>
        </w:rPr>
        <w:t xml:space="preserve"> </w:t>
      </w:r>
      <w:r w:rsidR="00B02718" w:rsidRPr="00146985">
        <w:rPr>
          <w:rFonts w:ascii="Times New Roman" w:hAnsi="Times New Roman" w:cs="Times New Roman"/>
          <w:sz w:val="26"/>
          <w:szCs w:val="26"/>
        </w:rPr>
        <w:t>По окончании работы комиссия с</w:t>
      </w:r>
      <w:r w:rsidR="00B02718" w:rsidRPr="00146985">
        <w:rPr>
          <w:rFonts w:ascii="Times New Roman" w:hAnsi="Times New Roman" w:cs="Times New Roman"/>
          <w:sz w:val="26"/>
          <w:szCs w:val="26"/>
        </w:rPr>
        <w:t>о</w:t>
      </w:r>
      <w:r w:rsidR="00B02718" w:rsidRPr="00146985">
        <w:rPr>
          <w:rFonts w:ascii="Times New Roman" w:hAnsi="Times New Roman" w:cs="Times New Roman"/>
          <w:sz w:val="26"/>
          <w:szCs w:val="26"/>
        </w:rPr>
        <w:t xml:space="preserve">ставляет в 3 экземплярах заключение о признании помещения </w:t>
      </w:r>
      <w:proofErr w:type="gramStart"/>
      <w:r w:rsidR="00B02718" w:rsidRPr="00146985">
        <w:rPr>
          <w:rFonts w:ascii="Times New Roman" w:hAnsi="Times New Roman" w:cs="Times New Roman"/>
          <w:sz w:val="26"/>
          <w:szCs w:val="26"/>
        </w:rPr>
        <w:t>пригодным</w:t>
      </w:r>
      <w:proofErr w:type="gramEnd"/>
      <w:r w:rsidR="00B02718" w:rsidRPr="00146985">
        <w:rPr>
          <w:rFonts w:ascii="Times New Roman" w:hAnsi="Times New Roman" w:cs="Times New Roman"/>
          <w:sz w:val="26"/>
          <w:szCs w:val="26"/>
        </w:rPr>
        <w:t xml:space="preserve"> (непр</w:t>
      </w:r>
      <w:r w:rsidR="00B02718" w:rsidRPr="00146985">
        <w:rPr>
          <w:rFonts w:ascii="Times New Roman" w:hAnsi="Times New Roman" w:cs="Times New Roman"/>
          <w:sz w:val="26"/>
          <w:szCs w:val="26"/>
        </w:rPr>
        <w:t>и</w:t>
      </w:r>
      <w:r w:rsidR="00B02718" w:rsidRPr="00146985">
        <w:rPr>
          <w:rFonts w:ascii="Times New Roman" w:hAnsi="Times New Roman" w:cs="Times New Roman"/>
          <w:sz w:val="26"/>
          <w:szCs w:val="26"/>
        </w:rPr>
        <w:t>годным) для постоянного проживания</w:t>
      </w:r>
      <w:r w:rsidR="004B5D62" w:rsidRPr="00146985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E13FAC" w:rsidRPr="00146985">
        <w:rPr>
          <w:rFonts w:ascii="Times New Roman" w:hAnsi="Times New Roman" w:cs="Times New Roman"/>
          <w:sz w:val="26"/>
          <w:szCs w:val="26"/>
        </w:rPr>
        <w:t>4</w:t>
      </w:r>
      <w:r w:rsidR="004B5D62" w:rsidRPr="00146985">
        <w:rPr>
          <w:rFonts w:ascii="Times New Roman" w:hAnsi="Times New Roman" w:cs="Times New Roman"/>
          <w:sz w:val="26"/>
          <w:szCs w:val="26"/>
        </w:rPr>
        <w:t xml:space="preserve"> к настоящему Р</w:t>
      </w:r>
      <w:r w:rsidR="004B5D62" w:rsidRPr="00146985">
        <w:rPr>
          <w:rFonts w:ascii="Times New Roman" w:hAnsi="Times New Roman" w:cs="Times New Roman"/>
          <w:sz w:val="26"/>
          <w:szCs w:val="26"/>
        </w:rPr>
        <w:t>е</w:t>
      </w:r>
      <w:r w:rsidR="004B5D62" w:rsidRPr="00146985">
        <w:rPr>
          <w:rFonts w:ascii="Times New Roman" w:hAnsi="Times New Roman" w:cs="Times New Roman"/>
          <w:sz w:val="26"/>
          <w:szCs w:val="26"/>
        </w:rPr>
        <w:t>гламенту.</w:t>
      </w:r>
    </w:p>
    <w:p w:rsidR="00B02718" w:rsidRPr="00146985" w:rsidRDefault="00B02718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 xml:space="preserve">На основании заключения комиссии </w:t>
      </w:r>
      <w:r w:rsidR="00A91FCC" w:rsidRPr="00146985">
        <w:rPr>
          <w:rFonts w:ascii="Times New Roman" w:hAnsi="Times New Roman" w:cs="Times New Roman"/>
          <w:sz w:val="26"/>
          <w:szCs w:val="26"/>
        </w:rPr>
        <w:t>секретарь комиссии осуществляет оформление решения о предоставлении либо решения об отказе в предоставлении услуги в двух экземплярах и передает его на подпись руководителю.</w:t>
      </w:r>
    </w:p>
    <w:p w:rsidR="00CF4A0D" w:rsidRPr="00146985" w:rsidRDefault="00CF4A0D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Руководитель подписывает решение о предоставлении (решение об отказе в предоставлении) в течение 2 рабочих дней.</w:t>
      </w:r>
    </w:p>
    <w:p w:rsidR="004532C5" w:rsidRPr="00146985" w:rsidRDefault="007D03F9" w:rsidP="004532C5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Секретарь комиссии </w:t>
      </w:r>
      <w:r w:rsidR="004532C5" w:rsidRPr="00146985">
        <w:rPr>
          <w:sz w:val="26"/>
          <w:szCs w:val="26"/>
        </w:rPr>
        <w:t>направляет</w:t>
      </w:r>
      <w:r w:rsidR="00B3513A" w:rsidRPr="00146985">
        <w:rPr>
          <w:sz w:val="26"/>
          <w:szCs w:val="26"/>
        </w:rPr>
        <w:t xml:space="preserve"> </w:t>
      </w:r>
      <w:r w:rsidR="00971F7C" w:rsidRPr="00146985">
        <w:rPr>
          <w:sz w:val="26"/>
          <w:szCs w:val="26"/>
        </w:rPr>
        <w:t xml:space="preserve">один экземпляр решения о предоставлении </w:t>
      </w:r>
      <w:r w:rsidR="004532C5" w:rsidRPr="00146985">
        <w:rPr>
          <w:sz w:val="26"/>
          <w:szCs w:val="26"/>
        </w:rPr>
        <w:t xml:space="preserve"> специалисту </w:t>
      </w:r>
      <w:r w:rsidR="00E47DA0" w:rsidRPr="00146985">
        <w:rPr>
          <w:sz w:val="26"/>
          <w:szCs w:val="26"/>
        </w:rPr>
        <w:t>Органа</w:t>
      </w:r>
      <w:r w:rsidR="004532C5" w:rsidRPr="00146985">
        <w:rPr>
          <w:sz w:val="26"/>
          <w:szCs w:val="26"/>
        </w:rPr>
        <w:t xml:space="preserve"> для выдачи </w:t>
      </w:r>
      <w:r w:rsidR="00971F7C" w:rsidRPr="00146985">
        <w:rPr>
          <w:sz w:val="26"/>
          <w:szCs w:val="26"/>
        </w:rPr>
        <w:t xml:space="preserve">результата предоставления услуги, для выдачи </w:t>
      </w:r>
      <w:r w:rsidR="004532C5" w:rsidRPr="00146985">
        <w:rPr>
          <w:sz w:val="26"/>
          <w:szCs w:val="26"/>
        </w:rPr>
        <w:t>его заявителю, а второй экземпляр подшивается в учетное дело заявителя.</w:t>
      </w:r>
    </w:p>
    <w:p w:rsidR="00B3513A" w:rsidRPr="00146985" w:rsidRDefault="00B3513A" w:rsidP="00B3513A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Максимальный срок исполнения административн</w:t>
      </w:r>
      <w:r w:rsidR="005F5758" w:rsidRPr="00146985">
        <w:rPr>
          <w:sz w:val="26"/>
          <w:szCs w:val="26"/>
        </w:rPr>
        <w:t xml:space="preserve">ой процедуры составляет не более </w:t>
      </w:r>
      <w:r w:rsidR="00707947" w:rsidRPr="00146985">
        <w:rPr>
          <w:sz w:val="26"/>
          <w:szCs w:val="26"/>
        </w:rPr>
        <w:t>5</w:t>
      </w:r>
      <w:r w:rsidR="005F5758" w:rsidRPr="00146985">
        <w:rPr>
          <w:sz w:val="26"/>
          <w:szCs w:val="26"/>
        </w:rPr>
        <w:t xml:space="preserve"> </w:t>
      </w:r>
      <w:r w:rsidRPr="00146985">
        <w:rPr>
          <w:sz w:val="26"/>
          <w:szCs w:val="26"/>
        </w:rPr>
        <w:t>календарных дн</w:t>
      </w:r>
      <w:r w:rsidR="005F5758" w:rsidRPr="00146985">
        <w:rPr>
          <w:sz w:val="26"/>
          <w:szCs w:val="26"/>
        </w:rPr>
        <w:t xml:space="preserve">ей со дня получения из </w:t>
      </w:r>
      <w:r w:rsidR="00E47DA0" w:rsidRPr="00146985">
        <w:rPr>
          <w:sz w:val="26"/>
          <w:szCs w:val="26"/>
        </w:rPr>
        <w:t>Органа</w:t>
      </w:r>
      <w:r w:rsidR="005F5758" w:rsidRPr="00146985">
        <w:rPr>
          <w:sz w:val="26"/>
          <w:szCs w:val="26"/>
        </w:rPr>
        <w:t xml:space="preserve"> полного комплекта док</w:t>
      </w:r>
      <w:r w:rsidR="005F5758" w:rsidRPr="00146985">
        <w:rPr>
          <w:sz w:val="26"/>
          <w:szCs w:val="26"/>
        </w:rPr>
        <w:t>у</w:t>
      </w:r>
      <w:r w:rsidR="005F5758" w:rsidRPr="00146985">
        <w:rPr>
          <w:sz w:val="26"/>
          <w:szCs w:val="26"/>
        </w:rPr>
        <w:t>ментов, необходимых для принятия решения.</w:t>
      </w:r>
    </w:p>
    <w:p w:rsidR="00806A09" w:rsidRPr="00146985" w:rsidRDefault="00806A09" w:rsidP="00ED248B">
      <w:pPr>
        <w:tabs>
          <w:tab w:val="num" w:pos="0"/>
        </w:tabs>
        <w:autoSpaceDE w:val="0"/>
        <w:autoSpaceDN w:val="0"/>
        <w:adjustRightInd w:val="0"/>
        <w:ind w:firstLine="851"/>
        <w:jc w:val="both"/>
        <w:outlineLvl w:val="1"/>
        <w:rPr>
          <w:sz w:val="26"/>
          <w:szCs w:val="26"/>
        </w:rPr>
      </w:pPr>
      <w:r w:rsidRPr="00146985">
        <w:rPr>
          <w:sz w:val="26"/>
          <w:szCs w:val="26"/>
        </w:rPr>
        <w:t xml:space="preserve">Результатом административной процедуры является </w:t>
      </w:r>
      <w:r w:rsidR="00ED248B" w:rsidRPr="00146985">
        <w:rPr>
          <w:sz w:val="26"/>
          <w:szCs w:val="26"/>
        </w:rPr>
        <w:t xml:space="preserve">принятие комиссией решения о предоставлении услуги или решения об отказе в предоставлении услуги и направление принятого решения  специалисту </w:t>
      </w:r>
      <w:r w:rsidR="00E47DA0" w:rsidRPr="00146985">
        <w:rPr>
          <w:sz w:val="26"/>
          <w:szCs w:val="26"/>
        </w:rPr>
        <w:t>Органа</w:t>
      </w:r>
      <w:r w:rsidR="00ED248B" w:rsidRPr="00146985">
        <w:rPr>
          <w:sz w:val="26"/>
          <w:szCs w:val="26"/>
        </w:rPr>
        <w:t xml:space="preserve"> для выдачи его заявителю.</w:t>
      </w:r>
    </w:p>
    <w:p w:rsidR="00806A09" w:rsidRPr="00146985" w:rsidRDefault="00806A09" w:rsidP="00806A09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Выдача заявителю результата предоставления 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муниципальной услуги</w:t>
      </w:r>
    </w:p>
    <w:p w:rsidR="008F787D" w:rsidRPr="00146985" w:rsidRDefault="008F787D" w:rsidP="008F787D">
      <w:pPr>
        <w:pStyle w:val="ConsPlusNormal"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3.</w:t>
      </w:r>
      <w:r w:rsidR="004B5D62" w:rsidRPr="00146985">
        <w:rPr>
          <w:rFonts w:ascii="Times New Roman" w:hAnsi="Times New Roman" w:cs="Times New Roman"/>
          <w:sz w:val="26"/>
          <w:szCs w:val="26"/>
        </w:rPr>
        <w:t>5</w:t>
      </w:r>
      <w:r w:rsidRPr="00146985">
        <w:rPr>
          <w:rFonts w:ascii="Times New Roman" w:hAnsi="Times New Roman" w:cs="Times New Roman"/>
          <w:sz w:val="26"/>
          <w:szCs w:val="26"/>
        </w:rPr>
        <w:t xml:space="preserve">. Основанием начала исполнения административной процедуры является поступление специалисту </w:t>
      </w:r>
      <w:r w:rsidR="00E47DA0" w:rsidRPr="00146985">
        <w:rPr>
          <w:rFonts w:ascii="Times New Roman" w:hAnsi="Times New Roman" w:cs="Times New Roman"/>
          <w:sz w:val="26"/>
          <w:szCs w:val="26"/>
        </w:rPr>
        <w:t>Органа</w:t>
      </w:r>
      <w:r w:rsidRPr="00146985">
        <w:rPr>
          <w:rFonts w:ascii="Times New Roman" w:hAnsi="Times New Roman" w:cs="Times New Roman"/>
          <w:sz w:val="26"/>
          <w:szCs w:val="26"/>
        </w:rPr>
        <w:t xml:space="preserve"> решения </w:t>
      </w:r>
      <w:r w:rsidR="00784177" w:rsidRPr="00146985">
        <w:rPr>
          <w:rFonts w:ascii="Times New Roman" w:hAnsi="Times New Roman" w:cs="Times New Roman"/>
          <w:sz w:val="26"/>
          <w:szCs w:val="26"/>
        </w:rPr>
        <w:t xml:space="preserve"> о  предоставлении или решения об отказе в предоставлении услуги </w:t>
      </w:r>
      <w:r w:rsidRPr="00146985">
        <w:rPr>
          <w:rFonts w:ascii="Times New Roman" w:hAnsi="Times New Roman" w:cs="Times New Roman"/>
          <w:sz w:val="26"/>
          <w:szCs w:val="26"/>
        </w:rPr>
        <w:t>(далее - документ, являющийся результатом пред</w:t>
      </w:r>
      <w:r w:rsidRPr="00146985">
        <w:rPr>
          <w:rFonts w:ascii="Times New Roman" w:hAnsi="Times New Roman" w:cs="Times New Roman"/>
          <w:sz w:val="26"/>
          <w:szCs w:val="26"/>
        </w:rPr>
        <w:t>о</w:t>
      </w:r>
      <w:r w:rsidRPr="00146985">
        <w:rPr>
          <w:rFonts w:ascii="Times New Roman" w:hAnsi="Times New Roman" w:cs="Times New Roman"/>
          <w:sz w:val="26"/>
          <w:szCs w:val="26"/>
        </w:rPr>
        <w:t>ставления услуги).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В случае если заявитель изъявил желание получить результат услуги в </w:t>
      </w:r>
      <w:r w:rsidR="00E47DA0" w:rsidRPr="00146985">
        <w:rPr>
          <w:sz w:val="26"/>
          <w:szCs w:val="26"/>
        </w:rPr>
        <w:t>Органе</w:t>
      </w:r>
      <w:r w:rsidRPr="00146985">
        <w:rPr>
          <w:sz w:val="26"/>
          <w:szCs w:val="26"/>
        </w:rPr>
        <w:t xml:space="preserve"> при поступлении документа, являющегося результатом предоставления усл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 xml:space="preserve">ги, специалист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информирует заявителя о дате, с которой заявитель может получить документ, являющийся результатом предоставления услуги.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Если заявитель обратился за предоставлением услуги через Порталы, то информирование осуществляется также через Порталы.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>Выдачу документа, являющегося результатом предоставления услуги, ос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 xml:space="preserve">ществляет </w:t>
      </w:r>
      <w:r w:rsidR="00784177" w:rsidRPr="00146985">
        <w:rPr>
          <w:sz w:val="26"/>
          <w:szCs w:val="26"/>
        </w:rPr>
        <w:t xml:space="preserve">специалист </w:t>
      </w:r>
      <w:r w:rsidR="00E47DA0" w:rsidRPr="00146985">
        <w:rPr>
          <w:sz w:val="26"/>
          <w:szCs w:val="26"/>
        </w:rPr>
        <w:t xml:space="preserve">Органа </w:t>
      </w:r>
      <w:r w:rsidRPr="00146985">
        <w:rPr>
          <w:sz w:val="26"/>
          <w:szCs w:val="26"/>
        </w:rPr>
        <w:t xml:space="preserve">при личном приеме, под роспись заявителя, которая проставляется в </w:t>
      </w:r>
      <w:r w:rsidRPr="00146985">
        <w:rPr>
          <w:bCs/>
          <w:sz w:val="26"/>
          <w:szCs w:val="26"/>
        </w:rPr>
        <w:t>журнале регистрации</w:t>
      </w:r>
      <w:r w:rsidRPr="00146985">
        <w:rPr>
          <w:sz w:val="26"/>
          <w:szCs w:val="26"/>
        </w:rPr>
        <w:t>, при предъявлении им документа удостов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ряющего личность, а при обращении представителя также документа, подтвержд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ющего полномочия представителя, либо документ, являющийся результатом предоставления услуги, направляется по почте письмом.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Максимальный срок исполнения административной процедуры составляет </w:t>
      </w:r>
      <w:r w:rsidR="00EA43DF" w:rsidRPr="00146985">
        <w:rPr>
          <w:sz w:val="26"/>
          <w:szCs w:val="26"/>
        </w:rPr>
        <w:t xml:space="preserve">3 </w:t>
      </w:r>
      <w:proofErr w:type="gramStart"/>
      <w:r w:rsidRPr="00146985">
        <w:rPr>
          <w:sz w:val="26"/>
          <w:szCs w:val="26"/>
        </w:rPr>
        <w:t>календарных</w:t>
      </w:r>
      <w:proofErr w:type="gramEnd"/>
      <w:r w:rsidRPr="00146985">
        <w:rPr>
          <w:sz w:val="26"/>
          <w:szCs w:val="26"/>
        </w:rPr>
        <w:t xml:space="preserve"> дня.</w:t>
      </w:r>
    </w:p>
    <w:p w:rsidR="008F787D" w:rsidRPr="00146985" w:rsidRDefault="008F787D" w:rsidP="008F787D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Результатом исполнения административной процедуры является выдача заявителю решения о </w:t>
      </w:r>
      <w:r w:rsidR="00EA43DF" w:rsidRPr="00146985">
        <w:rPr>
          <w:sz w:val="26"/>
          <w:szCs w:val="26"/>
        </w:rPr>
        <w:t>предоставлении услуги или решения об отказе в предоставл</w:t>
      </w:r>
      <w:r w:rsidR="00EA43DF" w:rsidRPr="00146985">
        <w:rPr>
          <w:sz w:val="26"/>
          <w:szCs w:val="26"/>
        </w:rPr>
        <w:t>е</w:t>
      </w:r>
      <w:r w:rsidR="00EA43DF" w:rsidRPr="00146985">
        <w:rPr>
          <w:sz w:val="26"/>
          <w:szCs w:val="26"/>
        </w:rPr>
        <w:t>нии услуги.</w:t>
      </w:r>
    </w:p>
    <w:p w:rsidR="00E0550C" w:rsidRPr="00146985" w:rsidRDefault="00E0550C" w:rsidP="008F787D">
      <w:pPr>
        <w:shd w:val="clear" w:color="auto" w:fill="FFFFFF"/>
        <w:tabs>
          <w:tab w:val="num" w:pos="0"/>
        </w:tabs>
        <w:ind w:firstLine="851"/>
        <w:jc w:val="both"/>
        <w:rPr>
          <w:spacing w:val="-4"/>
          <w:sz w:val="26"/>
          <w:szCs w:val="26"/>
        </w:rPr>
      </w:pP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4. Порядок и формы </w:t>
      </w:r>
      <w:proofErr w:type="gramStart"/>
      <w:r w:rsidRPr="00146985">
        <w:rPr>
          <w:b/>
          <w:bCs/>
          <w:sz w:val="26"/>
          <w:szCs w:val="26"/>
        </w:rPr>
        <w:t>контроля за</w:t>
      </w:r>
      <w:proofErr w:type="gramEnd"/>
      <w:r w:rsidRPr="00146985">
        <w:rPr>
          <w:b/>
          <w:bCs/>
          <w:sz w:val="26"/>
          <w:szCs w:val="26"/>
        </w:rPr>
        <w:t xml:space="preserve">  предоставлением муниципальной услуги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6"/>
          <w:szCs w:val="26"/>
        </w:rPr>
      </w:pP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1"/>
        <w:rPr>
          <w:sz w:val="26"/>
          <w:szCs w:val="26"/>
        </w:rPr>
      </w:pPr>
      <w:r w:rsidRPr="00146985">
        <w:rPr>
          <w:b/>
          <w:sz w:val="26"/>
          <w:szCs w:val="26"/>
        </w:rPr>
        <w:t xml:space="preserve">Порядок осуществления текущего </w:t>
      </w:r>
      <w:proofErr w:type="gramStart"/>
      <w:r w:rsidRPr="00146985">
        <w:rPr>
          <w:b/>
          <w:sz w:val="26"/>
          <w:szCs w:val="26"/>
        </w:rPr>
        <w:t>контроля за</w:t>
      </w:r>
      <w:proofErr w:type="gramEnd"/>
      <w:r w:rsidRPr="00146985">
        <w:rPr>
          <w:b/>
          <w:sz w:val="26"/>
          <w:szCs w:val="26"/>
        </w:rPr>
        <w:t xml:space="preserve"> соблюдением и испо</w:t>
      </w:r>
      <w:r w:rsidRPr="00146985">
        <w:rPr>
          <w:b/>
          <w:sz w:val="26"/>
          <w:szCs w:val="26"/>
        </w:rPr>
        <w:t>л</w:t>
      </w:r>
      <w:r w:rsidRPr="00146985">
        <w:rPr>
          <w:b/>
          <w:sz w:val="26"/>
          <w:szCs w:val="26"/>
        </w:rPr>
        <w:t>нением положений административного регламента и иных нормативных правовых актов</w:t>
      </w:r>
      <w:r w:rsidRPr="00146985">
        <w:rPr>
          <w:sz w:val="26"/>
          <w:szCs w:val="26"/>
        </w:rPr>
        <w:t xml:space="preserve">, </w:t>
      </w:r>
      <w:r w:rsidRPr="00146985">
        <w:rPr>
          <w:b/>
          <w:sz w:val="26"/>
          <w:szCs w:val="26"/>
        </w:rPr>
        <w:t>устанавливающих требования к предоставлению муниципал</w:t>
      </w:r>
      <w:r w:rsidRPr="00146985">
        <w:rPr>
          <w:b/>
          <w:sz w:val="26"/>
          <w:szCs w:val="26"/>
        </w:rPr>
        <w:t>ь</w:t>
      </w:r>
      <w:r w:rsidRPr="00146985">
        <w:rPr>
          <w:b/>
          <w:sz w:val="26"/>
          <w:szCs w:val="26"/>
        </w:rPr>
        <w:t>ной услуги, а также принятием ими решений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146985">
        <w:rPr>
          <w:sz w:val="26"/>
          <w:szCs w:val="26"/>
        </w:rPr>
        <w:t xml:space="preserve">4.1. Текущий </w:t>
      </w:r>
      <w:proofErr w:type="gramStart"/>
      <w:r w:rsidRPr="00146985">
        <w:rPr>
          <w:sz w:val="26"/>
          <w:szCs w:val="26"/>
        </w:rPr>
        <w:t>контроль за</w:t>
      </w:r>
      <w:proofErr w:type="gramEnd"/>
      <w:r w:rsidRPr="00146985">
        <w:rPr>
          <w:sz w:val="26"/>
          <w:szCs w:val="26"/>
        </w:rPr>
        <w:t xml:space="preserve"> соблюдением и исполнением должностными л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цами положений настоящего Регламента и иных нормативных правовых актов, устанавливающих требования к предоставлению муниципальной услуги, осущест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ляется руководителем администрации.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Контроль за</w:t>
      </w:r>
      <w:proofErr w:type="gramEnd"/>
      <w:r w:rsidRPr="00146985">
        <w:rPr>
          <w:sz w:val="26"/>
          <w:szCs w:val="26"/>
        </w:rPr>
        <w:t xml:space="preserve"> деятельностью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по предоставлению муниципальной услуги осуществляется первым заместителем руководителя администрации.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Контроль за</w:t>
      </w:r>
      <w:proofErr w:type="gramEnd"/>
      <w:r w:rsidRPr="00146985">
        <w:rPr>
          <w:sz w:val="26"/>
          <w:szCs w:val="26"/>
        </w:rPr>
        <w:t xml:space="preserve"> исполнением настоящего Регламента специалистами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осуществляется начальником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Плановые проверки проводятся в соответствии с планом работы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, но не реже 1 раза в 3 года.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 Внеплановые проверки проводятся в случае поступления в администр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 xml:space="preserve">цию обращений физических и юридических лиц с жалобами на </w:t>
      </w:r>
      <w:r w:rsidRPr="00146985">
        <w:rPr>
          <w:sz w:val="26"/>
          <w:szCs w:val="26"/>
        </w:rPr>
        <w:lastRenderedPageBreak/>
        <w:t>нарушения их прав и законных интересов.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При проверке могут рассматриваться все вопросы, связанные с предоста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лением муниципальной услуги, или вопросы, связанные с исполнением отдельных административных процедур.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Ответственность должностных лиц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4.3. Специалисты </w:t>
      </w:r>
      <w:r w:rsidR="00E47DA0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 xml:space="preserve"> несут персональную ответственность за собл</w:t>
      </w:r>
      <w:r w:rsidRPr="00146985">
        <w:rPr>
          <w:sz w:val="26"/>
          <w:szCs w:val="26"/>
        </w:rPr>
        <w:t>ю</w:t>
      </w:r>
      <w:r w:rsidRPr="00146985">
        <w:rPr>
          <w:sz w:val="26"/>
          <w:szCs w:val="26"/>
        </w:rPr>
        <w:t>дение сроков и последовательности действий (административных процедур) при предоставлении муниципальной услуги.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 xml:space="preserve">Требования к порядку и формам </w:t>
      </w:r>
      <w:proofErr w:type="gramStart"/>
      <w:r w:rsidRPr="00146985">
        <w:rPr>
          <w:b/>
          <w:bCs/>
          <w:sz w:val="26"/>
          <w:szCs w:val="26"/>
        </w:rPr>
        <w:t>контроля за</w:t>
      </w:r>
      <w:proofErr w:type="gramEnd"/>
      <w:r w:rsidRPr="00146985">
        <w:rPr>
          <w:b/>
          <w:bCs/>
          <w:sz w:val="26"/>
          <w:szCs w:val="26"/>
        </w:rPr>
        <w:t xml:space="preserve"> предоставлением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муниципальной услуги, в том числе со стороны граждан,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2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их объединений и организаций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4.4. Граждане, юридические лица, их объединения и организации в случае </w:t>
      </w:r>
      <w:proofErr w:type="gramStart"/>
      <w:r w:rsidRPr="00146985">
        <w:rPr>
          <w:sz w:val="26"/>
          <w:szCs w:val="26"/>
        </w:rPr>
        <w:t>выявления фактов нарушения порядка предоставления муниципальной услуги</w:t>
      </w:r>
      <w:proofErr w:type="gramEnd"/>
      <w:r w:rsidRPr="00146985">
        <w:rPr>
          <w:sz w:val="26"/>
          <w:szCs w:val="26"/>
        </w:rPr>
        <w:t xml:space="preserve"> или ненадлежащего исполнения настоящего Регламента вправе обратиться с жалобой в администрацию, правоохранительные и органы государственной власти.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Общественный </w:t>
      </w:r>
      <w:proofErr w:type="gramStart"/>
      <w:r w:rsidRPr="00146985">
        <w:rPr>
          <w:sz w:val="26"/>
          <w:szCs w:val="26"/>
        </w:rPr>
        <w:t>контроль за</w:t>
      </w:r>
      <w:proofErr w:type="gramEnd"/>
      <w:r w:rsidRPr="00146985">
        <w:rPr>
          <w:sz w:val="26"/>
          <w:szCs w:val="26"/>
        </w:rPr>
        <w:t xml:space="preserve"> предоставлением муниципальной услуги вкл</w:t>
      </w:r>
      <w:r w:rsidRPr="00146985">
        <w:rPr>
          <w:sz w:val="26"/>
          <w:szCs w:val="26"/>
        </w:rPr>
        <w:t>ю</w:t>
      </w:r>
      <w:r w:rsidRPr="00146985">
        <w:rPr>
          <w:sz w:val="26"/>
          <w:szCs w:val="26"/>
        </w:rPr>
        <w:t>чает в себя организацию и проведение совместных мероприятий (семинаров, проблемных дискуссий, «горячих линий», конференций, «круглых» столов). Рекоме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 xml:space="preserve">дации и предложения по вопросам </w:t>
      </w:r>
      <w:proofErr w:type="gramStart"/>
      <w:r w:rsidRPr="00146985">
        <w:rPr>
          <w:sz w:val="26"/>
          <w:szCs w:val="26"/>
        </w:rPr>
        <w:t>предоставления муниципальной услуги, выраб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танные в ходе проведения таких мероприятий учитываются</w:t>
      </w:r>
      <w:proofErr w:type="gramEnd"/>
      <w:r w:rsidRPr="00146985">
        <w:rPr>
          <w:sz w:val="26"/>
          <w:szCs w:val="26"/>
        </w:rPr>
        <w:t xml:space="preserve"> администрацией, орг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нами исполнительной власти Республики Коми, подведомственными данным орг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нам организациями, участвующими в предоставлении муниципальной услуги, в дальнейшей работе по предоставлению муниципальной услуги.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6"/>
          <w:szCs w:val="26"/>
        </w:rPr>
      </w:pP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outlineLvl w:val="1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5. Досудебный порядок обжалования решения и действия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(бездействия) органа, представляющего муниципальную услугу,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r w:rsidRPr="00146985">
        <w:rPr>
          <w:b/>
          <w:bCs/>
          <w:sz w:val="26"/>
          <w:szCs w:val="26"/>
        </w:rPr>
        <w:t>а также должностных лиц и муниципальных служащих,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  <w:proofErr w:type="gramStart"/>
      <w:r w:rsidRPr="00146985">
        <w:rPr>
          <w:b/>
          <w:bCs/>
          <w:sz w:val="26"/>
          <w:szCs w:val="26"/>
        </w:rPr>
        <w:t>обеспечивающих</w:t>
      </w:r>
      <w:proofErr w:type="gramEnd"/>
      <w:r w:rsidRPr="00146985">
        <w:rPr>
          <w:b/>
          <w:bCs/>
          <w:sz w:val="26"/>
          <w:szCs w:val="26"/>
        </w:rPr>
        <w:t xml:space="preserve"> ее предоставление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администрации в досудебном порядке.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5.2. Заявитель может обратиться с жалобой, в том числе в следующих сл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чаях:</w:t>
      </w:r>
    </w:p>
    <w:p w:rsidR="00E0550C" w:rsidRPr="00146985" w:rsidRDefault="00E0550C" w:rsidP="00E0550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нарушение  срока   регистрации   запроса   заявителя о предоставлении муниципальной услуги;</w:t>
      </w:r>
    </w:p>
    <w:p w:rsidR="00E0550C" w:rsidRPr="00146985" w:rsidRDefault="00E0550C" w:rsidP="00E0550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 нарушение срока предоставления муниципальной услуги;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требование  у  заявителя  документов,  не  предусмотренных  нормати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 xml:space="preserve">ными правовыми актами Российской Федерации, нормативными правовыми актами Республики Коми, муниципальными правовыми актами </w:t>
      </w:r>
      <w:r w:rsidRPr="00146985">
        <w:rPr>
          <w:sz w:val="26"/>
          <w:szCs w:val="26"/>
        </w:rPr>
        <w:lastRenderedPageBreak/>
        <w:t>для предоставления мун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ципальной услуги;</w:t>
      </w:r>
    </w:p>
    <w:p w:rsidR="00E0550C" w:rsidRPr="00146985" w:rsidRDefault="00E0550C" w:rsidP="00E0550C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4) отказ  в  приеме  документов,  предоставление  которых  предусмотрено нормативными правовыми актами Российской Федерации, нормативными прав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выми актами Республики Коми, муниципальными правовыми актами для пред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ставления муниципальной услуги, у заявителя;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ции, нормативными правовыми актами Республики Коми, муниципальными прав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выми актами;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5.3. Жалоба может быть направлена по почте, с использованием сети И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тернет,  Порталов, а также может быть принята при личном приеме заявителя.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Жалоба подается в письменной форме на бумажном носителе, в электро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 xml:space="preserve">ной форме в администрацию. 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Жалобы на решения, принятые начальником </w:t>
      </w:r>
      <w:r w:rsidR="002624EE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, предоставляющего муниципальную услугу, подаются руководителю администрации либо, в случае его отсутствия, рассматриваются заместителем руководителя администрации муниц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 xml:space="preserve">пального образования муниципального района, курирующим работу </w:t>
      </w:r>
      <w:r w:rsidR="002624EE" w:rsidRPr="00146985">
        <w:rPr>
          <w:sz w:val="26"/>
          <w:szCs w:val="26"/>
        </w:rPr>
        <w:t>Органа</w:t>
      </w:r>
      <w:r w:rsidRPr="00146985">
        <w:rPr>
          <w:sz w:val="26"/>
          <w:szCs w:val="26"/>
        </w:rPr>
        <w:t>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</w:t>
      </w:r>
      <w:r w:rsidRPr="00146985">
        <w:rPr>
          <w:sz w:val="26"/>
          <w:szCs w:val="26"/>
        </w:rPr>
        <w:t>й</w:t>
      </w:r>
      <w:r w:rsidRPr="00146985">
        <w:rPr>
          <w:sz w:val="26"/>
          <w:szCs w:val="26"/>
        </w:rPr>
        <w:t>ской Федерации. При подаче жалобы в электронном виде документы могут быть представлены в форме электронных документов, подписанных электронной подп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Жалоба, поступившая в администрацию, подлежит рассмотрению дол</w:t>
      </w:r>
      <w:r w:rsidRPr="00146985">
        <w:rPr>
          <w:sz w:val="26"/>
          <w:szCs w:val="26"/>
        </w:rPr>
        <w:t>ж</w:t>
      </w:r>
      <w:r w:rsidRPr="00146985">
        <w:rPr>
          <w:sz w:val="26"/>
          <w:szCs w:val="26"/>
        </w:rPr>
        <w:t>ностным лицом, наделенным полномочиями по рассмотрению жалоб в течение 15 рабочих дней со дня ее регистрации, а в случае обжалования отказа администрац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ей, должностного лица администрации в приеме документов у заявителя либо в и</w:t>
      </w:r>
      <w:r w:rsidRPr="00146985">
        <w:rPr>
          <w:sz w:val="26"/>
          <w:szCs w:val="26"/>
        </w:rPr>
        <w:t>с</w:t>
      </w:r>
      <w:r w:rsidRPr="00146985">
        <w:rPr>
          <w:sz w:val="26"/>
          <w:szCs w:val="26"/>
        </w:rPr>
        <w:t>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proofErr w:type="gramEnd"/>
      <w:r w:rsidRPr="00146985">
        <w:rPr>
          <w:sz w:val="26"/>
          <w:szCs w:val="26"/>
        </w:rPr>
        <w:t xml:space="preserve"> рег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страции. Правительство Российской Федерации вправе установить случаи, при к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торых срок рассмотрения жалобы может быть сокращен.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5.4. Жалоба должна содержать: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пального служащего, решения и действия (бездействие) которых обжалуются;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</w:t>
      </w:r>
      <w:r w:rsidRPr="00146985">
        <w:rPr>
          <w:sz w:val="26"/>
          <w:szCs w:val="26"/>
        </w:rPr>
        <w:t>в</w:t>
      </w:r>
      <w:r w:rsidRPr="00146985">
        <w:rPr>
          <w:sz w:val="26"/>
          <w:szCs w:val="26"/>
        </w:rPr>
        <w:t>ляющего муниципальную услугу, либо муниципального служащего;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пального служащего. Заявителем могут быть представлены документы (при нал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чии), подтверждающие доводы заявителя, либо их копии.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</w:t>
      </w:r>
      <w:r w:rsidRPr="00146985">
        <w:rPr>
          <w:sz w:val="26"/>
          <w:szCs w:val="26"/>
        </w:rPr>
        <w:t>т</w:t>
      </w:r>
      <w:r w:rsidRPr="00146985">
        <w:rPr>
          <w:sz w:val="26"/>
          <w:szCs w:val="26"/>
        </w:rPr>
        <w:t>ствующих действий. В качестве документа, подтверждающего полномочия пре</w:t>
      </w:r>
      <w:r w:rsidRPr="00146985">
        <w:rPr>
          <w:sz w:val="26"/>
          <w:szCs w:val="26"/>
        </w:rPr>
        <w:t>д</w:t>
      </w:r>
      <w:r w:rsidRPr="00146985">
        <w:rPr>
          <w:sz w:val="26"/>
          <w:szCs w:val="26"/>
        </w:rPr>
        <w:t xml:space="preserve">ставителя, может быть </w:t>
      </w:r>
      <w:proofErr w:type="gramStart"/>
      <w:r w:rsidRPr="00146985">
        <w:rPr>
          <w:sz w:val="26"/>
          <w:szCs w:val="26"/>
        </w:rPr>
        <w:t>представлена</w:t>
      </w:r>
      <w:proofErr w:type="gramEnd"/>
      <w:r w:rsidRPr="00146985">
        <w:rPr>
          <w:sz w:val="26"/>
          <w:szCs w:val="26"/>
        </w:rPr>
        <w:t>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а) оформленная в соответствии с законодательством Российской Федер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ции доверенность (для физических лиц);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б) оформленная в соответствии с законодательством Российской Федер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ции доверенность, заверенная печатью заявителя и подписанная руководителем з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явителя или уполномоченным этим руководителем лицом (для юридических лиц);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0550C" w:rsidRPr="00146985" w:rsidRDefault="00E0550C" w:rsidP="00E0550C">
      <w:pPr>
        <w:tabs>
          <w:tab w:val="num" w:pos="0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5.7. По результатам рассмотрения жалобы может быть принято одно из следующих решений: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46985">
        <w:rPr>
          <w:sz w:val="26"/>
          <w:szCs w:val="26"/>
        </w:rPr>
        <w:t>1) удовлетворить жалобу, в том числе в форме отмены принятого решения, исправления допущенных администрацией  опечаток и ошибок в выданных в р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ми, муниципальными правовыми актами, а также в иных формах;</w:t>
      </w:r>
      <w:proofErr w:type="gramEnd"/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отказать в удовлетворении жалобы.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>5.8. Уполномоченный на рассмотрение жалобы отказывает в удовлетвор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>нии жалобы в следующих случаях: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а) наличие вступившего в законную силу решения суда по жалобе о том же предмете и по тем же основаниям;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б) подача жалобы лицом, полномочия которого не подтверждены в поря</w:t>
      </w:r>
      <w:r w:rsidRPr="00146985">
        <w:rPr>
          <w:sz w:val="26"/>
          <w:szCs w:val="26"/>
        </w:rPr>
        <w:t>д</w:t>
      </w:r>
      <w:r w:rsidRPr="00146985">
        <w:rPr>
          <w:sz w:val="26"/>
          <w:szCs w:val="26"/>
        </w:rPr>
        <w:t>ке, установленном законодательством Российской Федерации;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в) наличие решения по жалобе, принятого ранее в соответствии с требов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ниями настоящего Регламента в отношении того же заявителя и по тому же пре</w:t>
      </w:r>
      <w:r w:rsidRPr="00146985">
        <w:rPr>
          <w:sz w:val="26"/>
          <w:szCs w:val="26"/>
        </w:rPr>
        <w:t>д</w:t>
      </w:r>
      <w:r w:rsidRPr="00146985">
        <w:rPr>
          <w:sz w:val="26"/>
          <w:szCs w:val="26"/>
        </w:rPr>
        <w:t>мету жалобы.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5.9. Уполномоченный на рассмотрение жалобы вправе оставить жалобу без ответа в следующих случаях: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</w:t>
      </w:r>
      <w:r w:rsidRPr="00146985">
        <w:rPr>
          <w:sz w:val="26"/>
          <w:szCs w:val="26"/>
        </w:rPr>
        <w:t>н</w:t>
      </w:r>
      <w:r w:rsidRPr="00146985">
        <w:rPr>
          <w:sz w:val="26"/>
          <w:szCs w:val="26"/>
        </w:rPr>
        <w:t>ные в жалобе.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5.10. </w:t>
      </w:r>
      <w:proofErr w:type="gramStart"/>
      <w:r w:rsidRPr="00146985">
        <w:rPr>
          <w:sz w:val="26"/>
          <w:szCs w:val="26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</w:t>
      </w:r>
      <w:r w:rsidRPr="00146985">
        <w:rPr>
          <w:sz w:val="26"/>
          <w:szCs w:val="26"/>
        </w:rPr>
        <w:t>е</w:t>
      </w:r>
      <w:r w:rsidRPr="00146985">
        <w:rPr>
          <w:sz w:val="26"/>
          <w:szCs w:val="26"/>
        </w:rPr>
        <w:t xml:space="preserve">ние 3 рабочих дней со дня ее регистрации уполномоченное должностное лицо направляет жалобу (или заявление о прекращении рассмотрения жалобы) в </w:t>
      </w:r>
      <w:r w:rsidR="002624EE" w:rsidRPr="00146985">
        <w:rPr>
          <w:sz w:val="26"/>
          <w:szCs w:val="26"/>
        </w:rPr>
        <w:t>Орган</w:t>
      </w:r>
      <w:r w:rsidRPr="00146985">
        <w:rPr>
          <w:sz w:val="26"/>
          <w:szCs w:val="26"/>
        </w:rPr>
        <w:t>, предоставляющий муниципальную услугу и уполномоченный в соответствии с компетенцией</w:t>
      </w:r>
      <w:proofErr w:type="gramEnd"/>
      <w:r w:rsidRPr="00146985">
        <w:rPr>
          <w:sz w:val="26"/>
          <w:szCs w:val="26"/>
        </w:rPr>
        <w:t xml:space="preserve">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</w:t>
      </w:r>
      <w:r w:rsidR="002624EE" w:rsidRPr="00146985">
        <w:rPr>
          <w:sz w:val="26"/>
          <w:szCs w:val="26"/>
        </w:rPr>
        <w:t>Органе</w:t>
      </w:r>
      <w:r w:rsidRPr="00146985">
        <w:rPr>
          <w:sz w:val="26"/>
          <w:szCs w:val="26"/>
        </w:rPr>
        <w:t>, предоставляющем муниципальную услугу и упо</w:t>
      </w:r>
      <w:r w:rsidRPr="00146985">
        <w:rPr>
          <w:sz w:val="26"/>
          <w:szCs w:val="26"/>
        </w:rPr>
        <w:t>л</w:t>
      </w:r>
      <w:r w:rsidRPr="00146985">
        <w:rPr>
          <w:sz w:val="26"/>
          <w:szCs w:val="26"/>
        </w:rPr>
        <w:t>номоченном в соответствии с компетенцией на ее рассмотрение.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5.11. Основания для приостановления рассмотрения жалобы не предусмо</w:t>
      </w:r>
      <w:r w:rsidRPr="00146985">
        <w:rPr>
          <w:sz w:val="26"/>
          <w:szCs w:val="26"/>
        </w:rPr>
        <w:t>т</w:t>
      </w:r>
      <w:r w:rsidRPr="00146985">
        <w:rPr>
          <w:sz w:val="26"/>
          <w:szCs w:val="26"/>
        </w:rPr>
        <w:t>рены.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 xml:space="preserve">5.12. В случае установления в ходе или по результатам </w:t>
      </w:r>
      <w:proofErr w:type="gramStart"/>
      <w:r w:rsidRPr="00146985">
        <w:rPr>
          <w:sz w:val="26"/>
          <w:szCs w:val="26"/>
        </w:rPr>
        <w:t>рассмотрения жал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бы признаков состава административного правонарушения</w:t>
      </w:r>
      <w:proofErr w:type="gramEnd"/>
      <w:r w:rsidRPr="00146985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 незамедл</w:t>
      </w:r>
      <w:r w:rsidRPr="00146985">
        <w:rPr>
          <w:sz w:val="26"/>
          <w:szCs w:val="26"/>
        </w:rPr>
        <w:t>и</w:t>
      </w:r>
      <w:r w:rsidRPr="00146985">
        <w:rPr>
          <w:sz w:val="26"/>
          <w:szCs w:val="26"/>
        </w:rPr>
        <w:t>тельно направляет имеющиеся материалы в органы прокуратуры.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5.13. В случае несогласия с результатами досудебного обжалования, а также на любой стадии рассмотрения спорных вопросов заявитель имеет право обр</w:t>
      </w:r>
      <w:r w:rsidRPr="00146985">
        <w:rPr>
          <w:sz w:val="26"/>
          <w:szCs w:val="26"/>
        </w:rPr>
        <w:t>а</w:t>
      </w:r>
      <w:r w:rsidRPr="00146985">
        <w:rPr>
          <w:sz w:val="26"/>
          <w:szCs w:val="26"/>
        </w:rPr>
        <w:t>титься в суд в соответствии с установленным действующим законодательством п</w:t>
      </w:r>
      <w:r w:rsidRPr="00146985">
        <w:rPr>
          <w:sz w:val="26"/>
          <w:szCs w:val="26"/>
        </w:rPr>
        <w:t>о</w:t>
      </w:r>
      <w:r w:rsidRPr="00146985">
        <w:rPr>
          <w:sz w:val="26"/>
          <w:szCs w:val="26"/>
        </w:rPr>
        <w:t>рядке.</w:t>
      </w:r>
    </w:p>
    <w:p w:rsidR="00E0550C" w:rsidRPr="00146985" w:rsidRDefault="00E0550C" w:rsidP="00E0550C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5.14. Информация о порядке подачи и рассмотрения жалобы размещается: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на информационных стендах, расположенных в администрации;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на официальном сайте администрации;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lastRenderedPageBreak/>
        <w:t>3) на Порталах.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5.15. Информацию о порядке подачи и рассмотрения жалобы можно пол</w:t>
      </w:r>
      <w:r w:rsidRPr="00146985">
        <w:rPr>
          <w:sz w:val="26"/>
          <w:szCs w:val="26"/>
        </w:rPr>
        <w:t>у</w:t>
      </w:r>
      <w:r w:rsidRPr="00146985">
        <w:rPr>
          <w:sz w:val="26"/>
          <w:szCs w:val="26"/>
        </w:rPr>
        <w:t>чить: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1) посредством телефонной связи по номеру администрации;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2) посредством факсимильного сообщения;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3) при личном обращении в администрацию, в том числе по электронной почте;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4) при письменном обращении в администрацию;</w:t>
      </w:r>
    </w:p>
    <w:p w:rsidR="00E0550C" w:rsidRPr="00146985" w:rsidRDefault="00E0550C" w:rsidP="00E0550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146985">
        <w:rPr>
          <w:sz w:val="26"/>
          <w:szCs w:val="26"/>
        </w:rPr>
        <w:t>5) путем публичного информирования.</w:t>
      </w:r>
    </w:p>
    <w:p w:rsidR="00E34308" w:rsidRPr="00146985" w:rsidRDefault="003079D1" w:rsidP="00146985">
      <w:pPr>
        <w:pStyle w:val="ConsPlusNormal"/>
        <w:widowControl/>
        <w:ind w:left="3686"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4B5D62" w:rsidRPr="00146985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E34308" w:rsidRPr="00146985">
        <w:rPr>
          <w:rFonts w:ascii="Times New Roman" w:hAnsi="Times New Roman" w:cs="Times New Roman"/>
          <w:sz w:val="26"/>
          <w:szCs w:val="26"/>
        </w:rPr>
        <w:t xml:space="preserve">риложение  </w:t>
      </w:r>
      <w:r w:rsidR="00146985">
        <w:rPr>
          <w:rFonts w:ascii="Times New Roman" w:hAnsi="Times New Roman" w:cs="Times New Roman"/>
          <w:sz w:val="26"/>
          <w:szCs w:val="26"/>
        </w:rPr>
        <w:t xml:space="preserve">№ </w:t>
      </w:r>
      <w:r w:rsidR="00E34308" w:rsidRPr="00146985">
        <w:rPr>
          <w:rFonts w:ascii="Times New Roman" w:hAnsi="Times New Roman" w:cs="Times New Roman"/>
          <w:sz w:val="26"/>
          <w:szCs w:val="26"/>
        </w:rPr>
        <w:t>1</w:t>
      </w:r>
    </w:p>
    <w:p w:rsidR="00E34308" w:rsidRPr="00146985" w:rsidRDefault="00E34308" w:rsidP="00146985">
      <w:pPr>
        <w:pStyle w:val="ConsPlusNormal"/>
        <w:widowControl/>
        <w:ind w:left="3686" w:firstLine="0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E34308" w:rsidRPr="00146985" w:rsidRDefault="00E34308" w:rsidP="00146985">
      <w:pPr>
        <w:pStyle w:val="ConsPlusNormal"/>
        <w:widowControl/>
        <w:ind w:left="3686" w:firstLine="0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E34308" w:rsidRPr="00146985" w:rsidRDefault="00472D69" w:rsidP="00146985">
      <w:pPr>
        <w:pStyle w:val="ConsPlusNormal"/>
        <w:widowControl/>
        <w:ind w:left="3686" w:firstLine="0"/>
        <w:jc w:val="both"/>
        <w:rPr>
          <w:rFonts w:ascii="Times New Roman" w:hAnsi="Times New Roman" w:cs="Times New Roman"/>
          <w:sz w:val="26"/>
          <w:szCs w:val="26"/>
        </w:rPr>
      </w:pPr>
      <w:r w:rsidRPr="00146985">
        <w:rPr>
          <w:rFonts w:ascii="Times New Roman" w:hAnsi="Times New Roman" w:cs="Times New Roman"/>
          <w:sz w:val="26"/>
          <w:szCs w:val="26"/>
        </w:rPr>
        <w:t>«П</w:t>
      </w:r>
      <w:r w:rsidR="00E34308" w:rsidRPr="00146985">
        <w:rPr>
          <w:rFonts w:ascii="Times New Roman" w:hAnsi="Times New Roman" w:cs="Times New Roman"/>
          <w:sz w:val="26"/>
          <w:szCs w:val="26"/>
        </w:rPr>
        <w:t>ризнани</w:t>
      </w:r>
      <w:r w:rsidRPr="00146985">
        <w:rPr>
          <w:rFonts w:ascii="Times New Roman" w:hAnsi="Times New Roman" w:cs="Times New Roman"/>
          <w:sz w:val="26"/>
          <w:szCs w:val="26"/>
        </w:rPr>
        <w:t>е</w:t>
      </w:r>
      <w:r w:rsidR="00E34308" w:rsidRPr="00146985">
        <w:rPr>
          <w:rFonts w:ascii="Times New Roman" w:hAnsi="Times New Roman" w:cs="Times New Roman"/>
          <w:sz w:val="26"/>
          <w:szCs w:val="26"/>
        </w:rPr>
        <w:t xml:space="preserve"> помещения жилым помещен</w:t>
      </w:r>
      <w:r w:rsidR="00FC534C" w:rsidRPr="00146985">
        <w:rPr>
          <w:rFonts w:ascii="Times New Roman" w:hAnsi="Times New Roman" w:cs="Times New Roman"/>
          <w:sz w:val="26"/>
          <w:szCs w:val="26"/>
        </w:rPr>
        <w:t>и</w:t>
      </w:r>
      <w:r w:rsidR="00E34308" w:rsidRPr="00146985">
        <w:rPr>
          <w:rFonts w:ascii="Times New Roman" w:hAnsi="Times New Roman" w:cs="Times New Roman"/>
          <w:sz w:val="26"/>
          <w:szCs w:val="26"/>
        </w:rPr>
        <w:t>ем,</w:t>
      </w:r>
      <w:r w:rsidR="00146985">
        <w:rPr>
          <w:rFonts w:ascii="Times New Roman" w:hAnsi="Times New Roman" w:cs="Times New Roman"/>
          <w:sz w:val="26"/>
          <w:szCs w:val="26"/>
        </w:rPr>
        <w:t xml:space="preserve"> </w:t>
      </w:r>
      <w:r w:rsidR="00E34308" w:rsidRPr="00146985">
        <w:rPr>
          <w:rFonts w:ascii="Times New Roman" w:hAnsi="Times New Roman" w:cs="Times New Roman"/>
          <w:sz w:val="26"/>
          <w:szCs w:val="26"/>
        </w:rPr>
        <w:t>жилого помещения непригодным для прож</w:t>
      </w:r>
      <w:r w:rsidR="00E34308" w:rsidRPr="00146985">
        <w:rPr>
          <w:rFonts w:ascii="Times New Roman" w:hAnsi="Times New Roman" w:cs="Times New Roman"/>
          <w:sz w:val="26"/>
          <w:szCs w:val="26"/>
        </w:rPr>
        <w:t>и</w:t>
      </w:r>
      <w:r w:rsidR="00E34308" w:rsidRPr="00146985">
        <w:rPr>
          <w:rFonts w:ascii="Times New Roman" w:hAnsi="Times New Roman" w:cs="Times New Roman"/>
          <w:sz w:val="26"/>
          <w:szCs w:val="26"/>
        </w:rPr>
        <w:t>вания и многоквартирного дома аварийным и</w:t>
      </w:r>
      <w:r w:rsidR="00146985" w:rsidRPr="00146985">
        <w:rPr>
          <w:rFonts w:ascii="Times New Roman" w:hAnsi="Times New Roman" w:cs="Times New Roman"/>
          <w:sz w:val="26"/>
          <w:szCs w:val="26"/>
        </w:rPr>
        <w:t xml:space="preserve"> </w:t>
      </w:r>
      <w:r w:rsidR="00E34308" w:rsidRPr="00146985">
        <w:rPr>
          <w:rFonts w:ascii="Times New Roman" w:hAnsi="Times New Roman" w:cs="Times New Roman"/>
          <w:sz w:val="26"/>
          <w:szCs w:val="26"/>
        </w:rPr>
        <w:t>подлежащим сносу или реконструкции</w:t>
      </w:r>
      <w:r w:rsidRPr="00146985">
        <w:rPr>
          <w:rFonts w:ascii="Times New Roman" w:hAnsi="Times New Roman" w:cs="Times New Roman"/>
          <w:sz w:val="26"/>
          <w:szCs w:val="26"/>
        </w:rPr>
        <w:t>»</w:t>
      </w:r>
    </w:p>
    <w:p w:rsidR="00E34308" w:rsidRPr="00146985" w:rsidRDefault="00E34308" w:rsidP="00FC53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2D69" w:rsidRPr="00146985" w:rsidRDefault="00472D69" w:rsidP="00472D69">
      <w:pPr>
        <w:ind w:firstLine="851"/>
        <w:jc w:val="both"/>
        <w:rPr>
          <w:sz w:val="26"/>
          <w:szCs w:val="26"/>
        </w:rPr>
      </w:pPr>
    </w:p>
    <w:p w:rsidR="00472D69" w:rsidRPr="00146985" w:rsidRDefault="00472D69" w:rsidP="00472D6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6985">
        <w:rPr>
          <w:rFonts w:ascii="Times New Roman" w:hAnsi="Times New Roman" w:cs="Times New Roman"/>
          <w:b/>
          <w:sz w:val="26"/>
          <w:szCs w:val="26"/>
        </w:rPr>
        <w:t>Общая информация об</w:t>
      </w:r>
      <w:r w:rsidRPr="0014698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146985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r w:rsidR="00DC265A" w:rsidRPr="00146985">
        <w:rPr>
          <w:rFonts w:ascii="Times New Roman" w:hAnsi="Times New Roman" w:cs="Times New Roman"/>
          <w:b/>
          <w:sz w:val="26"/>
          <w:szCs w:val="26"/>
        </w:rPr>
        <w:t>сельского поселения «</w:t>
      </w:r>
      <w:r w:rsidR="00FC534C" w:rsidRPr="00146985">
        <w:rPr>
          <w:rFonts w:ascii="Times New Roman" w:hAnsi="Times New Roman" w:cs="Times New Roman"/>
          <w:b/>
          <w:sz w:val="26"/>
          <w:szCs w:val="26"/>
        </w:rPr>
        <w:t>Серёгово</w:t>
      </w:r>
      <w:r w:rsidR="00DC265A" w:rsidRPr="00146985">
        <w:rPr>
          <w:rFonts w:ascii="Times New Roman" w:hAnsi="Times New Roman" w:cs="Times New Roman"/>
          <w:b/>
          <w:sz w:val="26"/>
          <w:szCs w:val="26"/>
        </w:rPr>
        <w:t>»</w:t>
      </w:r>
    </w:p>
    <w:p w:rsidR="00472D69" w:rsidRPr="003F3821" w:rsidRDefault="00472D69" w:rsidP="00472D69">
      <w:pPr>
        <w:pStyle w:val="ad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3"/>
        <w:gridCol w:w="4249"/>
      </w:tblGrid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Почтовый адрес для направления корр</w:t>
            </w:r>
            <w:r w:rsidRPr="00F80910">
              <w:rPr>
                <w:sz w:val="24"/>
                <w:szCs w:val="24"/>
              </w:rPr>
              <w:t>е</w:t>
            </w:r>
            <w:r w:rsidRPr="00F80910">
              <w:rPr>
                <w:sz w:val="24"/>
                <w:szCs w:val="24"/>
              </w:rPr>
              <w:t>спонденции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</w:pPr>
            <w:r w:rsidRPr="006454CE">
              <w:t>169210, Республика Коми, Княжпогостский р-н, с. Серёгово, ул. Советская, д. 30</w:t>
            </w:r>
          </w:p>
        </w:tc>
      </w:tr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</w:pPr>
            <w:r w:rsidRPr="006454CE">
              <w:t>169210, Республика Коми, Княжпогостский р-н, с. Серёгово, ул. Советская, д. 30</w:t>
            </w:r>
          </w:p>
        </w:tc>
      </w:tr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Адрес электронной почты для направл</w:t>
            </w:r>
            <w:r w:rsidRPr="00F80910">
              <w:rPr>
                <w:sz w:val="24"/>
                <w:szCs w:val="24"/>
              </w:rPr>
              <w:t>е</w:t>
            </w:r>
            <w:r w:rsidRPr="00F80910">
              <w:rPr>
                <w:sz w:val="24"/>
                <w:szCs w:val="24"/>
              </w:rPr>
              <w:t>ния корреспонденции администрации м</w:t>
            </w:r>
            <w:r w:rsidRPr="00F80910">
              <w:rPr>
                <w:sz w:val="24"/>
                <w:szCs w:val="24"/>
              </w:rPr>
              <w:t>у</w:t>
            </w:r>
            <w:r w:rsidRPr="00F80910">
              <w:rPr>
                <w:sz w:val="24"/>
                <w:szCs w:val="24"/>
              </w:rPr>
              <w:t>ниципального района «Вуктыл»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6454CE">
              <w:rPr>
                <w:lang w:val="en-US"/>
              </w:rPr>
              <w:t xml:space="preserve">E-mail: </w:t>
            </w:r>
            <w:hyperlink r:id="rId10" w:history="1">
              <w:r w:rsidRPr="006454CE">
                <w:rPr>
                  <w:color w:val="0000FF"/>
                  <w:u w:val="single"/>
                  <w:lang w:val="en-US"/>
                </w:rPr>
                <w:t>seregovo@mail.ru</w:t>
              </w:r>
            </w:hyperlink>
          </w:p>
          <w:p w:rsidR="00146985" w:rsidRPr="006454CE" w:rsidRDefault="00146985" w:rsidP="00146985">
            <w:pPr>
              <w:widowControl w:val="0"/>
              <w:shd w:val="clear" w:color="auto" w:fill="FFFFFF"/>
              <w:spacing w:line="276" w:lineRule="auto"/>
              <w:ind w:firstLine="284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Телефон для справок администрации м</w:t>
            </w:r>
            <w:r w:rsidRPr="00F80910">
              <w:rPr>
                <w:sz w:val="24"/>
                <w:szCs w:val="24"/>
              </w:rPr>
              <w:t>у</w:t>
            </w:r>
            <w:r w:rsidRPr="00F80910">
              <w:rPr>
                <w:sz w:val="24"/>
                <w:szCs w:val="24"/>
              </w:rPr>
              <w:t>ниципального района «Вуктыл»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  <w:lang w:eastAsia="en-US"/>
              </w:rPr>
            </w:pPr>
            <w:r w:rsidRPr="006454CE">
              <w:t xml:space="preserve">8 (82139) 94-1-18;  </w:t>
            </w:r>
          </w:p>
        </w:tc>
      </w:tr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Телефон отдела по реализации наци</w:t>
            </w:r>
            <w:r w:rsidRPr="00F80910">
              <w:rPr>
                <w:sz w:val="24"/>
                <w:szCs w:val="24"/>
              </w:rPr>
              <w:t>о</w:t>
            </w:r>
            <w:r w:rsidRPr="00F80910">
              <w:rPr>
                <w:sz w:val="24"/>
                <w:szCs w:val="24"/>
              </w:rPr>
              <w:t>нальных проектов Управления делами а</w:t>
            </w:r>
            <w:r w:rsidRPr="00F80910">
              <w:rPr>
                <w:sz w:val="24"/>
                <w:szCs w:val="24"/>
              </w:rPr>
              <w:t>д</w:t>
            </w:r>
            <w:r w:rsidRPr="00F80910">
              <w:rPr>
                <w:sz w:val="24"/>
                <w:szCs w:val="24"/>
              </w:rPr>
              <w:t>министрации муниципального района «Вуктыл» (ответственного за предоста</w:t>
            </w:r>
            <w:r w:rsidRPr="00F80910">
              <w:rPr>
                <w:sz w:val="24"/>
                <w:szCs w:val="24"/>
              </w:rPr>
              <w:t>в</w:t>
            </w:r>
            <w:r w:rsidRPr="00F80910">
              <w:rPr>
                <w:sz w:val="24"/>
                <w:szCs w:val="24"/>
              </w:rPr>
              <w:t>ление муниципальной услуги)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spacing w:line="276" w:lineRule="auto"/>
              <w:jc w:val="both"/>
              <w:rPr>
                <w:rFonts w:eastAsia="SimSun"/>
                <w:sz w:val="26"/>
                <w:szCs w:val="26"/>
                <w:lang w:eastAsia="en-US"/>
              </w:rPr>
            </w:pPr>
            <w:r w:rsidRPr="006454CE">
              <w:t>8 (82139) 94-1-43;  94-1-84</w:t>
            </w:r>
          </w:p>
        </w:tc>
      </w:tr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shd w:val="clear" w:color="auto" w:fill="FFFFFF"/>
              <w:spacing w:line="276" w:lineRule="auto"/>
              <w:ind w:firstLine="284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146985" w:rsidRPr="003F3821" w:rsidTr="00146985">
        <w:tc>
          <w:tcPr>
            <w:tcW w:w="2608" w:type="pct"/>
          </w:tcPr>
          <w:p w:rsidR="00146985" w:rsidRPr="00F80910" w:rsidRDefault="00146985" w:rsidP="003079D1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.</w:t>
            </w:r>
            <w:r w:rsidRPr="00F8091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.</w:t>
            </w:r>
            <w:r w:rsidRPr="00F8091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.</w:t>
            </w:r>
            <w:r w:rsidRPr="00F80910">
              <w:rPr>
                <w:sz w:val="24"/>
                <w:szCs w:val="24"/>
              </w:rPr>
              <w:t xml:space="preserve"> руководителя администрации м</w:t>
            </w:r>
            <w:r w:rsidRPr="00F80910">
              <w:rPr>
                <w:sz w:val="24"/>
                <w:szCs w:val="24"/>
              </w:rPr>
              <w:t>у</w:t>
            </w:r>
            <w:r w:rsidRPr="00F80910">
              <w:rPr>
                <w:sz w:val="24"/>
                <w:szCs w:val="24"/>
              </w:rPr>
              <w:t>ниципального района «Вуктыл»</w:t>
            </w:r>
          </w:p>
        </w:tc>
        <w:tc>
          <w:tcPr>
            <w:tcW w:w="2392" w:type="pct"/>
          </w:tcPr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  <w:jc w:val="both"/>
            </w:pPr>
            <w:r w:rsidRPr="006454CE">
              <w:t xml:space="preserve">Морокова Ирина Николаевна </w:t>
            </w:r>
          </w:p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  <w:jc w:val="both"/>
            </w:pPr>
            <w:r w:rsidRPr="006454CE">
              <w:t xml:space="preserve">глава  администрации </w:t>
            </w:r>
            <w:proofErr w:type="gramStart"/>
            <w:r w:rsidRPr="006454CE">
              <w:t>сельского</w:t>
            </w:r>
            <w:proofErr w:type="gramEnd"/>
            <w:r w:rsidRPr="006454CE">
              <w:t xml:space="preserve"> </w:t>
            </w:r>
          </w:p>
          <w:p w:rsidR="00146985" w:rsidRPr="006454CE" w:rsidRDefault="00146985" w:rsidP="00146985">
            <w:pPr>
              <w:widowControl w:val="0"/>
              <w:autoSpaceDE w:val="0"/>
              <w:autoSpaceDN w:val="0"/>
              <w:adjustRightInd w:val="0"/>
            </w:pPr>
            <w:r w:rsidRPr="006454CE">
              <w:t xml:space="preserve">поселения  «Серёгово»                                         </w:t>
            </w:r>
          </w:p>
        </w:tc>
      </w:tr>
    </w:tbl>
    <w:p w:rsidR="00472D69" w:rsidRPr="003F3821" w:rsidRDefault="00472D69" w:rsidP="00472D69">
      <w:pPr>
        <w:pStyle w:val="ad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472D69" w:rsidRPr="00146985" w:rsidRDefault="00472D69" w:rsidP="00472D69">
      <w:pPr>
        <w:pStyle w:val="ad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6"/>
          <w:szCs w:val="26"/>
        </w:rPr>
      </w:pPr>
      <w:r w:rsidRPr="00146985">
        <w:rPr>
          <w:b/>
          <w:sz w:val="26"/>
          <w:szCs w:val="26"/>
        </w:rPr>
        <w:t xml:space="preserve">График работы </w:t>
      </w:r>
      <w:r w:rsidR="00DC265A" w:rsidRPr="00146985">
        <w:rPr>
          <w:b/>
          <w:sz w:val="26"/>
          <w:szCs w:val="26"/>
        </w:rPr>
        <w:t>администрации сельского поселения «</w:t>
      </w:r>
      <w:r w:rsidR="00146985">
        <w:rPr>
          <w:b/>
          <w:sz w:val="26"/>
          <w:szCs w:val="26"/>
        </w:rPr>
        <w:t>Серёгово</w:t>
      </w:r>
      <w:r w:rsidR="00DC265A" w:rsidRPr="00146985">
        <w:rPr>
          <w:b/>
          <w:sz w:val="26"/>
          <w:szCs w:val="26"/>
        </w:rPr>
        <w:t>»</w:t>
      </w:r>
    </w:p>
    <w:p w:rsidR="00472D69" w:rsidRPr="003F3821" w:rsidRDefault="00472D69" w:rsidP="00472D69">
      <w:pPr>
        <w:pStyle w:val="ad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1"/>
        <w:gridCol w:w="2974"/>
        <w:gridCol w:w="2917"/>
      </w:tblGrid>
      <w:tr w:rsidR="00472D69" w:rsidRPr="003F3821" w:rsidTr="00F80910">
        <w:tc>
          <w:tcPr>
            <w:tcW w:w="1684" w:type="pct"/>
          </w:tcPr>
          <w:p w:rsidR="00472D69" w:rsidRPr="00F80910" w:rsidRDefault="00472D69" w:rsidP="00F80910">
            <w:pPr>
              <w:pStyle w:val="ad"/>
              <w:widowControl w:val="0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День недели</w:t>
            </w:r>
          </w:p>
        </w:tc>
        <w:tc>
          <w:tcPr>
            <w:tcW w:w="1674" w:type="pct"/>
          </w:tcPr>
          <w:p w:rsidR="00472D69" w:rsidRPr="00F80910" w:rsidRDefault="00472D69" w:rsidP="00F80910">
            <w:pPr>
              <w:pStyle w:val="ad"/>
              <w:widowControl w:val="0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472D69" w:rsidRPr="00F80910" w:rsidRDefault="00472D69" w:rsidP="00F80910">
            <w:pPr>
              <w:pStyle w:val="ad"/>
              <w:widowControl w:val="0"/>
              <w:spacing w:before="0" w:beforeAutospacing="0" w:after="0" w:afterAutospacing="0" w:line="240" w:lineRule="auto"/>
              <w:jc w:val="center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Часы приема граждан</w:t>
            </w: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Понедельник</w:t>
            </w:r>
          </w:p>
        </w:tc>
        <w:tc>
          <w:tcPr>
            <w:tcW w:w="1674" w:type="pct"/>
          </w:tcPr>
          <w:p w:rsidR="00146985" w:rsidRPr="00FD115D" w:rsidRDefault="00146985" w:rsidP="00146985">
            <w:r w:rsidRPr="00FD115D">
              <w:t>9.00 – 18.00 (13.00 – 14.00)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Вторник</w:t>
            </w:r>
          </w:p>
        </w:tc>
        <w:tc>
          <w:tcPr>
            <w:tcW w:w="1674" w:type="pct"/>
          </w:tcPr>
          <w:p w:rsidR="00146985" w:rsidRPr="00FD115D" w:rsidRDefault="00146985" w:rsidP="00146985">
            <w:r w:rsidRPr="00FD115D">
              <w:t>9.00 – 18.00 (13.00 – 14.00)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Среда</w:t>
            </w:r>
          </w:p>
        </w:tc>
        <w:tc>
          <w:tcPr>
            <w:tcW w:w="1674" w:type="pct"/>
          </w:tcPr>
          <w:p w:rsidR="00146985" w:rsidRPr="00FD115D" w:rsidRDefault="00146985" w:rsidP="00146985">
            <w:r w:rsidRPr="00FD115D">
              <w:t>9.00 – 18.00 (13.00 – 14.00)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Четверг</w:t>
            </w:r>
          </w:p>
        </w:tc>
        <w:tc>
          <w:tcPr>
            <w:tcW w:w="1674" w:type="pct"/>
          </w:tcPr>
          <w:p w:rsidR="00146985" w:rsidRPr="00FD115D" w:rsidRDefault="00146985" w:rsidP="00146985">
            <w:r w:rsidRPr="00FD115D">
              <w:t>9.00 – 18.00 (13.00 – 14.00)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Пятница</w:t>
            </w:r>
          </w:p>
        </w:tc>
        <w:tc>
          <w:tcPr>
            <w:tcW w:w="1674" w:type="pct"/>
          </w:tcPr>
          <w:p w:rsidR="00146985" w:rsidRPr="00FD115D" w:rsidRDefault="00146985" w:rsidP="00146985">
            <w:r w:rsidRPr="00FD115D">
              <w:t>9.00 – 13.00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Суббота</w:t>
            </w:r>
          </w:p>
        </w:tc>
        <w:tc>
          <w:tcPr>
            <w:tcW w:w="1674" w:type="pct"/>
          </w:tcPr>
          <w:p w:rsidR="00146985" w:rsidRPr="00FD115D" w:rsidRDefault="00146985" w:rsidP="00146985">
            <w:r w:rsidRPr="00FD115D">
              <w:t>Выходной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  <w:tr w:rsidR="00146985" w:rsidRPr="003F3821" w:rsidTr="00F80910">
        <w:tc>
          <w:tcPr>
            <w:tcW w:w="1684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rPr>
                <w:sz w:val="24"/>
                <w:szCs w:val="24"/>
              </w:rPr>
            </w:pPr>
            <w:r w:rsidRPr="00F80910">
              <w:rPr>
                <w:sz w:val="24"/>
                <w:szCs w:val="24"/>
              </w:rPr>
              <w:t>Воскресенье</w:t>
            </w:r>
          </w:p>
        </w:tc>
        <w:tc>
          <w:tcPr>
            <w:tcW w:w="1674" w:type="pct"/>
          </w:tcPr>
          <w:p w:rsidR="00146985" w:rsidRDefault="00146985" w:rsidP="00146985">
            <w:r w:rsidRPr="00FD115D">
              <w:t xml:space="preserve">Выходной </w:t>
            </w:r>
          </w:p>
        </w:tc>
        <w:tc>
          <w:tcPr>
            <w:tcW w:w="1642" w:type="pct"/>
          </w:tcPr>
          <w:p w:rsidR="00146985" w:rsidRPr="00F80910" w:rsidRDefault="00146985" w:rsidP="00F80910">
            <w:pPr>
              <w:pStyle w:val="ad"/>
              <w:widowControl w:val="0"/>
              <w:spacing w:before="0" w:beforeAutospacing="0" w:after="0" w:afterAutospacing="0" w:line="240" w:lineRule="auto"/>
              <w:ind w:firstLine="38"/>
              <w:jc w:val="center"/>
              <w:rPr>
                <w:sz w:val="24"/>
                <w:szCs w:val="24"/>
              </w:rPr>
            </w:pPr>
          </w:p>
        </w:tc>
      </w:tr>
    </w:tbl>
    <w:p w:rsidR="00DC265A" w:rsidRDefault="00472D69" w:rsidP="00DC265A">
      <w:pPr>
        <w:widowControl w:val="0"/>
        <w:ind w:firstLine="709"/>
        <w:jc w:val="center"/>
      </w:pPr>
      <w:r w:rsidRPr="003F3821">
        <w:br w:type="page"/>
      </w:r>
    </w:p>
    <w:p w:rsidR="00E34308" w:rsidRPr="00B84530" w:rsidRDefault="004B5D62" w:rsidP="00B845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lastRenderedPageBreak/>
        <w:t xml:space="preserve">                                                         </w:t>
      </w:r>
      <w:r w:rsidR="00243213">
        <w:t xml:space="preserve">    </w:t>
      </w:r>
      <w:r w:rsidR="00B84530">
        <w:t xml:space="preserve"> </w:t>
      </w:r>
      <w:r w:rsidR="00E34308" w:rsidRPr="00B84530">
        <w:rPr>
          <w:rFonts w:ascii="Times New Roman" w:hAnsi="Times New Roman" w:cs="Times New Roman"/>
          <w:sz w:val="26"/>
          <w:szCs w:val="26"/>
        </w:rPr>
        <w:t xml:space="preserve">Приложение  </w:t>
      </w:r>
      <w:r w:rsidR="00B84530" w:rsidRPr="00B84530">
        <w:rPr>
          <w:rFonts w:ascii="Times New Roman" w:hAnsi="Times New Roman" w:cs="Times New Roman"/>
          <w:sz w:val="26"/>
          <w:szCs w:val="26"/>
        </w:rPr>
        <w:t xml:space="preserve">№ </w:t>
      </w:r>
      <w:r w:rsidR="00E34308" w:rsidRPr="00B84530">
        <w:rPr>
          <w:rFonts w:ascii="Times New Roman" w:hAnsi="Times New Roman" w:cs="Times New Roman"/>
          <w:sz w:val="26"/>
          <w:szCs w:val="26"/>
        </w:rPr>
        <w:t>2</w:t>
      </w:r>
    </w:p>
    <w:p w:rsidR="00E34308" w:rsidRPr="00B84530" w:rsidRDefault="00E34308" w:rsidP="00B84530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45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E34308" w:rsidRPr="00B84530" w:rsidRDefault="00E34308" w:rsidP="00B84530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4530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E34308" w:rsidRPr="00B84530" w:rsidRDefault="00472D69" w:rsidP="00B84530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4530">
        <w:rPr>
          <w:rFonts w:ascii="Times New Roman" w:hAnsi="Times New Roman" w:cs="Times New Roman"/>
          <w:sz w:val="26"/>
          <w:szCs w:val="26"/>
        </w:rPr>
        <w:t>«П</w:t>
      </w:r>
      <w:r w:rsidR="00E34308" w:rsidRPr="00B84530">
        <w:rPr>
          <w:rFonts w:ascii="Times New Roman" w:hAnsi="Times New Roman" w:cs="Times New Roman"/>
          <w:sz w:val="26"/>
          <w:szCs w:val="26"/>
        </w:rPr>
        <w:t>ризнани</w:t>
      </w:r>
      <w:r w:rsidRPr="00B84530">
        <w:rPr>
          <w:rFonts w:ascii="Times New Roman" w:hAnsi="Times New Roman" w:cs="Times New Roman"/>
          <w:sz w:val="26"/>
          <w:szCs w:val="26"/>
        </w:rPr>
        <w:t>е</w:t>
      </w:r>
      <w:r w:rsidR="00E34308" w:rsidRPr="00B84530">
        <w:rPr>
          <w:rFonts w:ascii="Times New Roman" w:hAnsi="Times New Roman" w:cs="Times New Roman"/>
          <w:sz w:val="26"/>
          <w:szCs w:val="26"/>
        </w:rPr>
        <w:t xml:space="preserve"> помещения жилым помещ</w:t>
      </w:r>
      <w:r w:rsidR="00E34308" w:rsidRPr="00B84530">
        <w:rPr>
          <w:rFonts w:ascii="Times New Roman" w:hAnsi="Times New Roman" w:cs="Times New Roman"/>
          <w:sz w:val="26"/>
          <w:szCs w:val="26"/>
        </w:rPr>
        <w:t>е</w:t>
      </w:r>
      <w:r w:rsidR="00E34308" w:rsidRPr="00B84530">
        <w:rPr>
          <w:rFonts w:ascii="Times New Roman" w:hAnsi="Times New Roman" w:cs="Times New Roman"/>
          <w:sz w:val="26"/>
          <w:szCs w:val="26"/>
        </w:rPr>
        <w:t>нием,</w:t>
      </w:r>
      <w:r w:rsidR="00B84530" w:rsidRPr="00B84530">
        <w:rPr>
          <w:rFonts w:ascii="Times New Roman" w:hAnsi="Times New Roman" w:cs="Times New Roman"/>
          <w:sz w:val="26"/>
          <w:szCs w:val="26"/>
        </w:rPr>
        <w:t xml:space="preserve"> </w:t>
      </w:r>
      <w:r w:rsidR="00E34308" w:rsidRPr="00B84530">
        <w:rPr>
          <w:rFonts w:ascii="Times New Roman" w:hAnsi="Times New Roman" w:cs="Times New Roman"/>
          <w:sz w:val="26"/>
          <w:szCs w:val="26"/>
        </w:rPr>
        <w:t>жилого помещения непригодным для проживания и многоквартирного дома ав</w:t>
      </w:r>
      <w:r w:rsidR="00E34308" w:rsidRPr="00B84530">
        <w:rPr>
          <w:rFonts w:ascii="Times New Roman" w:hAnsi="Times New Roman" w:cs="Times New Roman"/>
          <w:sz w:val="26"/>
          <w:szCs w:val="26"/>
        </w:rPr>
        <w:t>а</w:t>
      </w:r>
      <w:r w:rsidR="00E34308" w:rsidRPr="00B84530">
        <w:rPr>
          <w:rFonts w:ascii="Times New Roman" w:hAnsi="Times New Roman" w:cs="Times New Roman"/>
          <w:sz w:val="26"/>
          <w:szCs w:val="26"/>
        </w:rPr>
        <w:t>рийным и</w:t>
      </w:r>
    </w:p>
    <w:p w:rsidR="00E34308" w:rsidRPr="00B84530" w:rsidRDefault="00E34308" w:rsidP="00B84530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84530">
        <w:rPr>
          <w:rFonts w:ascii="Times New Roman" w:hAnsi="Times New Roman" w:cs="Times New Roman"/>
          <w:sz w:val="26"/>
          <w:szCs w:val="26"/>
        </w:rPr>
        <w:t>подлежащим сносу или реконструкции</w:t>
      </w:r>
      <w:r w:rsidR="00472D69" w:rsidRPr="00B84530">
        <w:rPr>
          <w:rFonts w:ascii="Times New Roman" w:hAnsi="Times New Roman" w:cs="Times New Roman"/>
          <w:sz w:val="26"/>
          <w:szCs w:val="26"/>
        </w:rPr>
        <w:t>»</w:t>
      </w:r>
    </w:p>
    <w:p w:rsidR="00E34308" w:rsidRPr="00B84530" w:rsidRDefault="00E34308" w:rsidP="00B84530">
      <w:pPr>
        <w:ind w:firstLine="709"/>
        <w:jc w:val="both"/>
        <w:rPr>
          <w:sz w:val="26"/>
          <w:szCs w:val="26"/>
        </w:rPr>
      </w:pPr>
    </w:p>
    <w:p w:rsidR="00E34308" w:rsidRPr="00B84530" w:rsidRDefault="00DC265A" w:rsidP="00B84530">
      <w:pPr>
        <w:suppressAutoHyphens/>
        <w:ind w:left="4253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Главе (</w:t>
      </w:r>
      <w:r w:rsidR="00E34308" w:rsidRPr="00B84530">
        <w:rPr>
          <w:sz w:val="26"/>
          <w:szCs w:val="26"/>
        </w:rPr>
        <w:t>Руководителю</w:t>
      </w:r>
      <w:r w:rsidRPr="00B84530">
        <w:rPr>
          <w:sz w:val="26"/>
          <w:szCs w:val="26"/>
        </w:rPr>
        <w:t>)</w:t>
      </w:r>
      <w:r w:rsidR="00E34308" w:rsidRPr="00B84530">
        <w:rPr>
          <w:sz w:val="26"/>
          <w:szCs w:val="26"/>
        </w:rPr>
        <w:t xml:space="preserve"> администрации</w:t>
      </w:r>
    </w:p>
    <w:p w:rsidR="003079D1" w:rsidRPr="00B84530" w:rsidRDefault="00DC265A" w:rsidP="00B84530">
      <w:pPr>
        <w:suppressAutoHyphens/>
        <w:ind w:left="4253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сельского поселения «</w:t>
      </w:r>
      <w:r w:rsidR="00B84530" w:rsidRPr="00B84530">
        <w:rPr>
          <w:sz w:val="26"/>
          <w:szCs w:val="26"/>
        </w:rPr>
        <w:t>Серёгово</w:t>
      </w:r>
      <w:r w:rsidRPr="00B84530">
        <w:rPr>
          <w:sz w:val="26"/>
          <w:szCs w:val="26"/>
        </w:rPr>
        <w:t>»</w:t>
      </w:r>
    </w:p>
    <w:p w:rsidR="00E34308" w:rsidRDefault="003079D1" w:rsidP="00B84530">
      <w:pPr>
        <w:suppressAutoHyphens/>
        <w:ind w:left="4253"/>
        <w:jc w:val="both"/>
      </w:pPr>
      <w:r w:rsidRPr="00B84530">
        <w:rPr>
          <w:sz w:val="26"/>
          <w:szCs w:val="26"/>
        </w:rPr>
        <w:t>__________________________________________________________________________________________________</w:t>
      </w:r>
      <w:r w:rsidR="00E34308" w:rsidRPr="00B84530">
        <w:rPr>
          <w:sz w:val="26"/>
          <w:szCs w:val="26"/>
        </w:rPr>
        <w:t>____________</w:t>
      </w:r>
      <w:r w:rsidRPr="00B84530">
        <w:rPr>
          <w:sz w:val="26"/>
          <w:szCs w:val="26"/>
        </w:rPr>
        <w:t>__________________________________________________________________________________________________________________________________________________________</w:t>
      </w:r>
    </w:p>
    <w:p w:rsidR="00E34308" w:rsidRDefault="00E34308" w:rsidP="003079D1">
      <w:pPr>
        <w:suppressAutoHyphens/>
        <w:ind w:left="425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(Ф.И.О. гражданина, индивидуального предпринимателя; должность и Ф.И.О. должностного лица; наименование организации; </w:t>
      </w:r>
      <w:r w:rsidR="00860530">
        <w:rPr>
          <w:sz w:val="20"/>
          <w:szCs w:val="20"/>
        </w:rPr>
        <w:t xml:space="preserve">почтовый </w:t>
      </w:r>
      <w:r>
        <w:rPr>
          <w:sz w:val="20"/>
          <w:szCs w:val="20"/>
        </w:rPr>
        <w:t>адрес</w:t>
      </w:r>
      <w:r w:rsidR="00860530">
        <w:rPr>
          <w:sz w:val="20"/>
          <w:szCs w:val="20"/>
        </w:rPr>
        <w:t>, по которому должен быть направлен ответ</w:t>
      </w:r>
      <w:r>
        <w:rPr>
          <w:sz w:val="20"/>
          <w:szCs w:val="20"/>
        </w:rPr>
        <w:t>, контактные телефоны)</w:t>
      </w:r>
    </w:p>
    <w:p w:rsidR="00E34308" w:rsidRDefault="00E34308">
      <w:pPr>
        <w:suppressAutoHyphens/>
      </w:pPr>
    </w:p>
    <w:p w:rsidR="00E34308" w:rsidRDefault="00860530">
      <w:pPr>
        <w:suppressAutoHyphens/>
        <w:jc w:val="center"/>
        <w:rPr>
          <w:b/>
        </w:rPr>
      </w:pPr>
      <w:r>
        <w:rPr>
          <w:b/>
        </w:rPr>
        <w:t>ЗАЯВЛЕНИЕ</w:t>
      </w:r>
    </w:p>
    <w:p w:rsidR="00860530" w:rsidRDefault="00860530">
      <w:pPr>
        <w:suppressAutoHyphens/>
        <w:jc w:val="center"/>
        <w:rPr>
          <w:b/>
        </w:rPr>
      </w:pPr>
    </w:p>
    <w:p w:rsidR="00E13FAC" w:rsidRPr="00B84530" w:rsidRDefault="00E13FAC" w:rsidP="00B84530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В соответствии со статьей 15 Жилищного кодекса Российской Федерации прошу признать жилое помещение (многоквартирный дом) по адр</w:t>
      </w:r>
      <w:r w:rsidRPr="00B84530">
        <w:rPr>
          <w:sz w:val="26"/>
          <w:szCs w:val="26"/>
        </w:rPr>
        <w:t>е</w:t>
      </w:r>
      <w:r w:rsidRPr="00B84530">
        <w:rPr>
          <w:sz w:val="26"/>
          <w:szCs w:val="26"/>
        </w:rPr>
        <w:t>су:____________________________________________________________________</w:t>
      </w:r>
      <w:r w:rsidR="00B84530">
        <w:rPr>
          <w:sz w:val="26"/>
          <w:szCs w:val="26"/>
        </w:rPr>
        <w:t xml:space="preserve">______________________________ </w:t>
      </w:r>
      <w:r w:rsidRPr="00B84530">
        <w:rPr>
          <w:sz w:val="26"/>
          <w:szCs w:val="26"/>
        </w:rPr>
        <w:t>непригодным для проживания.</w:t>
      </w:r>
    </w:p>
    <w:p w:rsidR="00E13FAC" w:rsidRPr="00B84530" w:rsidRDefault="00E13FAC" w:rsidP="00E13FA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Данные о заявителе (юридическом лице или индивидуальном предприн</w:t>
      </w:r>
      <w:r w:rsidRPr="00B84530">
        <w:rPr>
          <w:sz w:val="26"/>
          <w:szCs w:val="26"/>
        </w:rPr>
        <w:t>и</w:t>
      </w:r>
      <w:r w:rsidRPr="00B84530">
        <w:rPr>
          <w:sz w:val="26"/>
          <w:szCs w:val="26"/>
        </w:rPr>
        <w:t>мателе), которые потребуются в случае  направления межведомственного запроса (в случае отсутствия поставить прочерк):</w:t>
      </w:r>
    </w:p>
    <w:p w:rsidR="00E13FAC" w:rsidRPr="00B84530" w:rsidRDefault="00E13FAC" w:rsidP="00E13FA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1. Адрес регистрации по месту жительства (для физических лиц): _______________________________________________________________</w:t>
      </w:r>
      <w:r w:rsidR="00B84530">
        <w:rPr>
          <w:sz w:val="26"/>
          <w:szCs w:val="26"/>
        </w:rPr>
        <w:t>___</w:t>
      </w:r>
    </w:p>
    <w:p w:rsidR="00E13FAC" w:rsidRPr="00B84530" w:rsidRDefault="00E13FAC" w:rsidP="00E13FAC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2. Наименование организации (для юри</w:t>
      </w:r>
      <w:r w:rsidR="00B84530">
        <w:rPr>
          <w:sz w:val="26"/>
          <w:szCs w:val="26"/>
        </w:rPr>
        <w:t>дических лиц):</w:t>
      </w:r>
    </w:p>
    <w:p w:rsidR="00E13FAC" w:rsidRPr="00B84530" w:rsidRDefault="00E13FAC" w:rsidP="00B8453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4530">
        <w:rPr>
          <w:sz w:val="26"/>
          <w:szCs w:val="26"/>
        </w:rPr>
        <w:t>______________________________________</w:t>
      </w:r>
      <w:r w:rsidR="00B84530">
        <w:rPr>
          <w:sz w:val="26"/>
          <w:szCs w:val="26"/>
        </w:rPr>
        <w:t>____________________________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 xml:space="preserve">3. Почтовые реквизиты: </w:t>
      </w:r>
      <w:r w:rsidR="00B84530">
        <w:rPr>
          <w:rFonts w:ascii="Times New Roman" w:hAnsi="Times New Roman"/>
          <w:sz w:val="26"/>
          <w:szCs w:val="26"/>
        </w:rPr>
        <w:t>_</w:t>
      </w:r>
      <w:r w:rsidRPr="00B84530">
        <w:rPr>
          <w:rFonts w:ascii="Times New Roman" w:hAnsi="Times New Roman"/>
          <w:sz w:val="26"/>
          <w:szCs w:val="26"/>
        </w:rPr>
        <w:t>______________________________________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>4. Контактные телефоны: _____________________________________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 xml:space="preserve">5. ИНН: </w:t>
      </w:r>
      <w:r w:rsidR="00B84530">
        <w:rPr>
          <w:rFonts w:ascii="Times New Roman" w:hAnsi="Times New Roman"/>
          <w:sz w:val="26"/>
          <w:szCs w:val="26"/>
        </w:rPr>
        <w:t>_</w:t>
      </w:r>
      <w:r w:rsidRPr="00B84530">
        <w:rPr>
          <w:rFonts w:ascii="Times New Roman" w:hAnsi="Times New Roman"/>
          <w:sz w:val="26"/>
          <w:szCs w:val="26"/>
        </w:rPr>
        <w:t>___________________________________________________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>6. ОГРН: ___________________________________________________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>7. ОГРНИП: _________________________________________________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>8. Дата государственной регистрации: __________________________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>9. Страна регистрации (инкорпорации): _________________________</w:t>
      </w:r>
    </w:p>
    <w:p w:rsidR="00E13FAC" w:rsidRPr="00B84530" w:rsidRDefault="00E13FAC" w:rsidP="00E13FAC">
      <w:pPr>
        <w:pStyle w:val="ConsPlusNormal"/>
        <w:spacing w:line="276" w:lineRule="auto"/>
        <w:ind w:firstLine="840"/>
        <w:jc w:val="both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 xml:space="preserve">К заявлению приложены следующие документы: </w:t>
      </w:r>
    </w:p>
    <w:p w:rsidR="00E13FAC" w:rsidRPr="00B84530" w:rsidRDefault="00E13FAC" w:rsidP="00B84530">
      <w:pPr>
        <w:pStyle w:val="ConsPlusNormal"/>
        <w:spacing w:line="276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  <w:r w:rsidR="00B84530">
        <w:rPr>
          <w:rFonts w:ascii="Times New Roman" w:hAnsi="Times New Roman"/>
          <w:sz w:val="26"/>
          <w:szCs w:val="26"/>
        </w:rPr>
        <w:t>______</w:t>
      </w:r>
    </w:p>
    <w:p w:rsidR="00E13FAC" w:rsidRPr="00B84530" w:rsidRDefault="00E13FAC" w:rsidP="00B84530">
      <w:pPr>
        <w:pStyle w:val="ConsPlusNormal"/>
        <w:spacing w:line="276" w:lineRule="auto"/>
        <w:ind w:firstLine="840"/>
        <w:rPr>
          <w:rFonts w:ascii="Times New Roman" w:hAnsi="Times New Roman"/>
          <w:b/>
          <w:sz w:val="26"/>
          <w:szCs w:val="26"/>
        </w:rPr>
      </w:pPr>
      <w:r w:rsidRPr="00B84530">
        <w:rPr>
          <w:rFonts w:ascii="Times New Roman" w:hAnsi="Times New Roman"/>
          <w:sz w:val="26"/>
          <w:szCs w:val="26"/>
        </w:rPr>
        <w:t>Способ направления результата/ответа</w:t>
      </w:r>
      <w:r w:rsidRPr="00B84530">
        <w:rPr>
          <w:rFonts w:ascii="Times New Roman" w:hAnsi="Times New Roman"/>
          <w:b/>
          <w:sz w:val="26"/>
          <w:szCs w:val="26"/>
        </w:rPr>
        <w:t xml:space="preserve"> __________________________</w:t>
      </w:r>
    </w:p>
    <w:p w:rsidR="00E13FAC" w:rsidRPr="00B84530" w:rsidRDefault="00E13FAC" w:rsidP="00E13FAC">
      <w:pPr>
        <w:pStyle w:val="ConsPlusNormal"/>
        <w:spacing w:line="276" w:lineRule="auto"/>
        <w:ind w:firstLine="0"/>
        <w:jc w:val="both"/>
        <w:rPr>
          <w:rFonts w:ascii="Times New Roman" w:hAnsi="Times New Roman"/>
          <w:b/>
          <w:sz w:val="26"/>
          <w:szCs w:val="26"/>
        </w:rPr>
      </w:pPr>
      <w:r w:rsidRPr="00B84530">
        <w:rPr>
          <w:rFonts w:ascii="Times New Roman" w:hAnsi="Times New Roman"/>
          <w:b/>
          <w:sz w:val="26"/>
          <w:szCs w:val="26"/>
        </w:rPr>
        <w:t>_____________________________________________</w:t>
      </w:r>
      <w:r w:rsidR="00B84530">
        <w:rPr>
          <w:rFonts w:ascii="Times New Roman" w:hAnsi="Times New Roman"/>
          <w:b/>
          <w:sz w:val="26"/>
          <w:szCs w:val="26"/>
        </w:rPr>
        <w:t>_____________________</w:t>
      </w:r>
    </w:p>
    <w:p w:rsidR="00E13FAC" w:rsidRPr="00E13FAC" w:rsidRDefault="00E13FAC" w:rsidP="00E13FAC">
      <w:pPr>
        <w:pStyle w:val="ConsPlusNormal"/>
        <w:spacing w:line="276" w:lineRule="auto"/>
        <w:ind w:firstLine="840"/>
        <w:jc w:val="center"/>
        <w:rPr>
          <w:rFonts w:ascii="Times New Roman" w:hAnsi="Times New Roman"/>
          <w:sz w:val="24"/>
          <w:szCs w:val="24"/>
        </w:rPr>
      </w:pPr>
      <w:r w:rsidRPr="00E13FAC">
        <w:rPr>
          <w:rFonts w:ascii="Times New Roman" w:hAnsi="Times New Roman"/>
        </w:rPr>
        <w:t>(лично, уполномоченн</w:t>
      </w:r>
      <w:r w:rsidR="00EE57CB">
        <w:rPr>
          <w:rFonts w:ascii="Times New Roman" w:hAnsi="Times New Roman"/>
        </w:rPr>
        <w:t>ому лицу, почтовым отправлением</w:t>
      </w:r>
      <w:r w:rsidRPr="00E13FAC">
        <w:rPr>
          <w:rFonts w:ascii="Times New Roman" w:hAnsi="Times New Roman"/>
        </w:rPr>
        <w:t>)</w:t>
      </w:r>
      <w:r w:rsidRPr="00E13FAC">
        <w:rPr>
          <w:rFonts w:ascii="Times New Roman" w:hAnsi="Times New Roman"/>
          <w:sz w:val="24"/>
          <w:szCs w:val="24"/>
        </w:rPr>
        <w:tab/>
      </w:r>
    </w:p>
    <w:p w:rsidR="00E13FAC" w:rsidRPr="005E2284" w:rsidRDefault="00E13FAC" w:rsidP="00E13FAC">
      <w:pPr>
        <w:pStyle w:val="ConsPlusNormal"/>
        <w:spacing w:line="276" w:lineRule="auto"/>
        <w:ind w:firstLine="840"/>
        <w:jc w:val="both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>1) (в случае выбора в поле  «Способ направления результата/ответа» вар</w:t>
      </w:r>
      <w:r w:rsidRPr="005E2284">
        <w:rPr>
          <w:rFonts w:ascii="Times New Roman" w:hAnsi="Times New Roman"/>
          <w:sz w:val="26"/>
          <w:szCs w:val="26"/>
        </w:rPr>
        <w:t>и</w:t>
      </w:r>
      <w:r w:rsidRPr="005E2284">
        <w:rPr>
          <w:rFonts w:ascii="Times New Roman" w:hAnsi="Times New Roman"/>
          <w:sz w:val="26"/>
          <w:szCs w:val="26"/>
        </w:rPr>
        <w:t>анта «уполномоченному лицу» указывается:</w:t>
      </w:r>
      <w:r w:rsidR="005E2284">
        <w:rPr>
          <w:rFonts w:ascii="Times New Roman" w:hAnsi="Times New Roman"/>
          <w:sz w:val="26"/>
          <w:szCs w:val="26"/>
        </w:rPr>
        <w:t xml:space="preserve"> </w:t>
      </w:r>
      <w:r w:rsidRPr="005E2284">
        <w:rPr>
          <w:rFonts w:ascii="Times New Roman" w:hAnsi="Times New Roman"/>
          <w:sz w:val="26"/>
          <w:szCs w:val="26"/>
        </w:rPr>
        <w:t>Ф.И.О. (полностью) _____________________________________</w:t>
      </w:r>
      <w:r w:rsidR="005E2284">
        <w:rPr>
          <w:rFonts w:ascii="Times New Roman" w:hAnsi="Times New Roman"/>
          <w:sz w:val="26"/>
          <w:szCs w:val="26"/>
        </w:rPr>
        <w:t>_____________</w:t>
      </w:r>
      <w:r w:rsidRPr="005E2284">
        <w:rPr>
          <w:rFonts w:ascii="Times New Roman" w:hAnsi="Times New Roman"/>
          <w:sz w:val="26"/>
          <w:szCs w:val="26"/>
        </w:rPr>
        <w:t>________________</w:t>
      </w:r>
    </w:p>
    <w:p w:rsidR="005E2284" w:rsidRDefault="00E13FAC" w:rsidP="008C7E60">
      <w:pPr>
        <w:pStyle w:val="ConsPlusNormal"/>
        <w:spacing w:line="276" w:lineRule="auto"/>
        <w:ind w:firstLine="840"/>
        <w:jc w:val="both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>документ, удостоверяющий личность:</w:t>
      </w:r>
      <w:r w:rsidR="005E2284">
        <w:rPr>
          <w:rFonts w:ascii="Times New Roman" w:hAnsi="Times New Roman"/>
          <w:sz w:val="26"/>
          <w:szCs w:val="26"/>
        </w:rPr>
        <w:t xml:space="preserve"> </w:t>
      </w:r>
      <w:r w:rsidRPr="005E2284">
        <w:rPr>
          <w:rFonts w:ascii="Times New Roman" w:hAnsi="Times New Roman"/>
          <w:sz w:val="26"/>
          <w:szCs w:val="26"/>
        </w:rPr>
        <w:t>_________________________ серия __________   № ____________    дата выдачи _____________</w:t>
      </w:r>
      <w:r w:rsidR="005E2284">
        <w:rPr>
          <w:rFonts w:ascii="Times New Roman" w:hAnsi="Times New Roman"/>
          <w:sz w:val="26"/>
          <w:szCs w:val="26"/>
        </w:rPr>
        <w:t>_</w:t>
      </w:r>
      <w:r w:rsidRPr="005E2284">
        <w:rPr>
          <w:rFonts w:ascii="Times New Roman" w:hAnsi="Times New Roman"/>
          <w:sz w:val="26"/>
          <w:szCs w:val="26"/>
        </w:rPr>
        <w:t xml:space="preserve">_______ </w:t>
      </w:r>
    </w:p>
    <w:p w:rsidR="008C7E60" w:rsidRPr="005E2284" w:rsidRDefault="00E13FAC" w:rsidP="005E2284">
      <w:pPr>
        <w:pStyle w:val="ConsPlusNormal"/>
        <w:spacing w:line="276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>в</w:t>
      </w:r>
      <w:r w:rsidRPr="005E2284">
        <w:rPr>
          <w:rFonts w:ascii="Times New Roman" w:hAnsi="Times New Roman"/>
          <w:sz w:val="26"/>
          <w:szCs w:val="26"/>
        </w:rPr>
        <w:t>ы</w:t>
      </w:r>
      <w:r w:rsidR="008C7E60" w:rsidRPr="005E2284">
        <w:rPr>
          <w:rFonts w:ascii="Times New Roman" w:hAnsi="Times New Roman"/>
          <w:sz w:val="26"/>
          <w:szCs w:val="26"/>
        </w:rPr>
        <w:t>д</w:t>
      </w:r>
      <w:r w:rsidRPr="005E2284">
        <w:rPr>
          <w:rFonts w:ascii="Times New Roman" w:hAnsi="Times New Roman"/>
          <w:sz w:val="26"/>
          <w:szCs w:val="26"/>
        </w:rPr>
        <w:t>ан_____________________________</w:t>
      </w:r>
      <w:r w:rsidR="005E2284">
        <w:rPr>
          <w:rFonts w:ascii="Times New Roman" w:hAnsi="Times New Roman"/>
          <w:sz w:val="26"/>
          <w:szCs w:val="26"/>
        </w:rPr>
        <w:t>_________________</w:t>
      </w:r>
      <w:r w:rsidRPr="005E2284">
        <w:rPr>
          <w:rFonts w:ascii="Times New Roman" w:hAnsi="Times New Roman"/>
          <w:sz w:val="26"/>
          <w:szCs w:val="26"/>
        </w:rPr>
        <w:t xml:space="preserve">______________ </w:t>
      </w:r>
      <w:r w:rsidR="008C7E60" w:rsidRPr="005E2284">
        <w:rPr>
          <w:rFonts w:ascii="Times New Roman" w:hAnsi="Times New Roman"/>
          <w:sz w:val="26"/>
          <w:szCs w:val="26"/>
        </w:rPr>
        <w:t xml:space="preserve">    </w:t>
      </w:r>
    </w:p>
    <w:p w:rsidR="00E13FAC" w:rsidRPr="005E2284" w:rsidRDefault="00E13FAC" w:rsidP="005E2284">
      <w:pPr>
        <w:pStyle w:val="ConsPlusNormal"/>
        <w:spacing w:line="276" w:lineRule="auto"/>
        <w:ind w:left="840" w:hanging="840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>контактный телефон:</w:t>
      </w:r>
      <w:r w:rsidR="005E2284">
        <w:rPr>
          <w:rFonts w:ascii="Times New Roman" w:hAnsi="Times New Roman"/>
          <w:sz w:val="26"/>
          <w:szCs w:val="26"/>
        </w:rPr>
        <w:t xml:space="preserve"> </w:t>
      </w:r>
      <w:r w:rsidRPr="005E2284">
        <w:rPr>
          <w:rFonts w:ascii="Times New Roman" w:hAnsi="Times New Roman"/>
          <w:sz w:val="26"/>
          <w:szCs w:val="26"/>
        </w:rPr>
        <w:t>_______________________________________________</w:t>
      </w:r>
    </w:p>
    <w:p w:rsidR="00E13FAC" w:rsidRPr="005E2284" w:rsidRDefault="00E13FAC" w:rsidP="005E2284">
      <w:pPr>
        <w:pStyle w:val="ConsPlusNormal"/>
        <w:spacing w:line="276" w:lineRule="auto"/>
        <w:ind w:firstLine="0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>реквизиты доверенности (при наличии доверенности):</w:t>
      </w:r>
      <w:r w:rsidR="008C7E60" w:rsidRPr="005E2284">
        <w:rPr>
          <w:rFonts w:ascii="Times New Roman" w:hAnsi="Times New Roman"/>
          <w:sz w:val="26"/>
          <w:szCs w:val="26"/>
        </w:rPr>
        <w:t xml:space="preserve"> </w:t>
      </w:r>
      <w:r w:rsidR="005E2284">
        <w:rPr>
          <w:rFonts w:ascii="Times New Roman" w:hAnsi="Times New Roman"/>
          <w:sz w:val="26"/>
          <w:szCs w:val="26"/>
        </w:rPr>
        <w:t>___________</w:t>
      </w:r>
      <w:r w:rsidRPr="005E2284">
        <w:rPr>
          <w:rFonts w:ascii="Times New Roman" w:hAnsi="Times New Roman"/>
          <w:sz w:val="26"/>
          <w:szCs w:val="26"/>
        </w:rPr>
        <w:t>________</w:t>
      </w:r>
    </w:p>
    <w:p w:rsidR="00E13FAC" w:rsidRDefault="00E13FAC" w:rsidP="005E2284">
      <w:pPr>
        <w:pStyle w:val="ConsPlusNormal"/>
        <w:spacing w:line="276" w:lineRule="auto"/>
        <w:ind w:firstLine="840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 xml:space="preserve">2) </w:t>
      </w:r>
      <w:r w:rsidR="008C7E60" w:rsidRPr="005E2284">
        <w:rPr>
          <w:rFonts w:ascii="Times New Roman" w:hAnsi="Times New Roman"/>
          <w:sz w:val="26"/>
          <w:szCs w:val="26"/>
        </w:rPr>
        <w:t>в случае выбора в поле «Способ направления результата/ответа» вариа</w:t>
      </w:r>
      <w:r w:rsidR="008C7E60" w:rsidRPr="005E2284">
        <w:rPr>
          <w:rFonts w:ascii="Times New Roman" w:hAnsi="Times New Roman"/>
          <w:sz w:val="26"/>
          <w:szCs w:val="26"/>
        </w:rPr>
        <w:t>н</w:t>
      </w:r>
      <w:r w:rsidR="008C7E60" w:rsidRPr="005E2284">
        <w:rPr>
          <w:rFonts w:ascii="Times New Roman" w:hAnsi="Times New Roman"/>
          <w:sz w:val="26"/>
          <w:szCs w:val="26"/>
        </w:rPr>
        <w:t>та «почтовым отправлением» указывается п</w:t>
      </w:r>
      <w:r w:rsidRPr="005E2284">
        <w:rPr>
          <w:rFonts w:ascii="Times New Roman" w:hAnsi="Times New Roman"/>
          <w:sz w:val="26"/>
          <w:szCs w:val="26"/>
        </w:rPr>
        <w:t>очтовый адрес, по которому необход</w:t>
      </w:r>
      <w:r w:rsidRPr="005E2284">
        <w:rPr>
          <w:rFonts w:ascii="Times New Roman" w:hAnsi="Times New Roman"/>
          <w:sz w:val="26"/>
          <w:szCs w:val="26"/>
        </w:rPr>
        <w:t>и</w:t>
      </w:r>
      <w:r w:rsidRPr="005E2284">
        <w:rPr>
          <w:rFonts w:ascii="Times New Roman" w:hAnsi="Times New Roman"/>
          <w:sz w:val="26"/>
          <w:szCs w:val="26"/>
        </w:rPr>
        <w:t xml:space="preserve">мо направить результат\ответ </w:t>
      </w:r>
      <w:r w:rsidR="008C7E60" w:rsidRPr="005E2284">
        <w:rPr>
          <w:rFonts w:ascii="Times New Roman" w:hAnsi="Times New Roman"/>
          <w:sz w:val="26"/>
          <w:szCs w:val="26"/>
        </w:rPr>
        <w:t xml:space="preserve"> </w:t>
      </w:r>
      <w:r w:rsidRPr="005E2284">
        <w:rPr>
          <w:rFonts w:ascii="Times New Roman" w:hAnsi="Times New Roman"/>
          <w:sz w:val="26"/>
          <w:szCs w:val="26"/>
        </w:rPr>
        <w:t>_____________________</w:t>
      </w:r>
      <w:r w:rsidR="005E2284">
        <w:rPr>
          <w:rFonts w:ascii="Times New Roman" w:hAnsi="Times New Roman"/>
          <w:sz w:val="26"/>
          <w:szCs w:val="26"/>
        </w:rPr>
        <w:t>_</w:t>
      </w:r>
      <w:r w:rsidRPr="005E2284">
        <w:rPr>
          <w:rFonts w:ascii="Times New Roman" w:hAnsi="Times New Roman"/>
          <w:sz w:val="26"/>
          <w:szCs w:val="26"/>
        </w:rPr>
        <w:t>_</w:t>
      </w:r>
    </w:p>
    <w:p w:rsidR="005E2284" w:rsidRPr="005E2284" w:rsidRDefault="005E2284" w:rsidP="005E2284">
      <w:pPr>
        <w:pStyle w:val="ConsPlusNormal"/>
        <w:spacing w:line="276" w:lineRule="auto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E13FAC" w:rsidRPr="005E2284" w:rsidRDefault="00E13FAC" w:rsidP="00E13FAC">
      <w:pPr>
        <w:pStyle w:val="ConsPlusNormal"/>
        <w:spacing w:line="276" w:lineRule="auto"/>
        <w:ind w:firstLine="840"/>
        <w:jc w:val="both"/>
        <w:rPr>
          <w:rFonts w:ascii="Times New Roman" w:hAnsi="Times New Roman"/>
          <w:sz w:val="26"/>
          <w:szCs w:val="26"/>
        </w:rPr>
      </w:pPr>
    </w:p>
    <w:p w:rsidR="00E13FAC" w:rsidRPr="005E2284" w:rsidRDefault="00E13FAC" w:rsidP="008C7E60">
      <w:pPr>
        <w:pStyle w:val="ConsPlusNormal"/>
        <w:spacing w:line="276" w:lineRule="auto"/>
        <w:ind w:firstLine="0"/>
        <w:rPr>
          <w:rFonts w:ascii="Times New Roman" w:hAnsi="Times New Roman"/>
          <w:sz w:val="26"/>
          <w:szCs w:val="26"/>
        </w:rPr>
      </w:pPr>
      <w:r w:rsidRPr="005E2284">
        <w:rPr>
          <w:rFonts w:ascii="Times New Roman" w:hAnsi="Times New Roman"/>
          <w:sz w:val="26"/>
          <w:szCs w:val="26"/>
        </w:rPr>
        <w:t xml:space="preserve">«____» ________________ ______ </w:t>
      </w:r>
      <w:proofErr w:type="gramStart"/>
      <w:r w:rsidRPr="005E2284">
        <w:rPr>
          <w:rFonts w:ascii="Times New Roman" w:hAnsi="Times New Roman"/>
          <w:sz w:val="26"/>
          <w:szCs w:val="26"/>
        </w:rPr>
        <w:t>г</w:t>
      </w:r>
      <w:proofErr w:type="gramEnd"/>
      <w:r w:rsidRPr="005E2284">
        <w:rPr>
          <w:rFonts w:ascii="Times New Roman" w:hAnsi="Times New Roman"/>
          <w:sz w:val="26"/>
          <w:szCs w:val="26"/>
        </w:rPr>
        <w:t xml:space="preserve">.  </w:t>
      </w:r>
      <w:r w:rsidR="008C7E60" w:rsidRPr="005E2284">
        <w:rPr>
          <w:rFonts w:ascii="Times New Roman" w:hAnsi="Times New Roman"/>
          <w:sz w:val="26"/>
          <w:szCs w:val="26"/>
        </w:rPr>
        <w:t xml:space="preserve">     </w:t>
      </w:r>
      <w:r w:rsidRPr="005E2284">
        <w:rPr>
          <w:rFonts w:ascii="Times New Roman" w:hAnsi="Times New Roman"/>
          <w:sz w:val="26"/>
          <w:szCs w:val="26"/>
        </w:rPr>
        <w:t>_______________________________</w:t>
      </w:r>
    </w:p>
    <w:p w:rsidR="00E13FAC" w:rsidRPr="008C7E60" w:rsidRDefault="008C7E60" w:rsidP="008C7E60">
      <w:pPr>
        <w:pStyle w:val="ConsPlusNormal"/>
        <w:spacing w:line="276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 w:rsidR="00E13FAC" w:rsidRPr="008C7E60">
        <w:rPr>
          <w:rFonts w:ascii="Times New Roman" w:hAnsi="Times New Roman"/>
        </w:rPr>
        <w:t xml:space="preserve">(дата)                  </w:t>
      </w:r>
      <w:r>
        <w:rPr>
          <w:rFonts w:ascii="Times New Roman" w:hAnsi="Times New Roman"/>
        </w:rPr>
        <w:t xml:space="preserve">                    </w:t>
      </w:r>
      <w:r w:rsidR="00E13FAC" w:rsidRPr="008C7E60">
        <w:rPr>
          <w:rFonts w:ascii="Times New Roman" w:hAnsi="Times New Roman"/>
        </w:rPr>
        <w:t xml:space="preserve"> (подпись заявителя; печать – для юридич</w:t>
      </w:r>
      <w:r w:rsidR="00E13FAC" w:rsidRPr="008C7E60">
        <w:rPr>
          <w:rFonts w:ascii="Times New Roman" w:hAnsi="Times New Roman"/>
        </w:rPr>
        <w:t>е</w:t>
      </w:r>
      <w:r w:rsidR="00E13FAC" w:rsidRPr="008C7E60">
        <w:rPr>
          <w:rFonts w:ascii="Times New Roman" w:hAnsi="Times New Roman"/>
        </w:rPr>
        <w:t>ских лиц)</w:t>
      </w:r>
    </w:p>
    <w:p w:rsidR="00E13FAC" w:rsidRPr="00E13FAC" w:rsidRDefault="00E13FAC" w:rsidP="00E13FAC">
      <w:pPr>
        <w:pStyle w:val="ConsPlusNormal"/>
        <w:spacing w:line="276" w:lineRule="auto"/>
        <w:ind w:firstLine="840"/>
        <w:jc w:val="both"/>
        <w:rPr>
          <w:rFonts w:ascii="Times New Roman" w:hAnsi="Times New Roman"/>
          <w:sz w:val="24"/>
          <w:szCs w:val="24"/>
        </w:rPr>
      </w:pPr>
    </w:p>
    <w:p w:rsidR="00E13FAC" w:rsidRPr="00E13FAC" w:rsidRDefault="00E13FAC" w:rsidP="00E13FAC">
      <w:pPr>
        <w:autoSpaceDE w:val="0"/>
        <w:autoSpaceDN w:val="0"/>
        <w:adjustRightInd w:val="0"/>
        <w:ind w:firstLine="840"/>
      </w:pPr>
    </w:p>
    <w:p w:rsidR="00E13FAC" w:rsidRPr="000C5255" w:rsidRDefault="00E13FAC" w:rsidP="00E13FAC">
      <w:pPr>
        <w:autoSpaceDE w:val="0"/>
        <w:autoSpaceDN w:val="0"/>
        <w:adjustRightInd w:val="0"/>
        <w:ind w:firstLine="840"/>
        <w:rPr>
          <w:sz w:val="26"/>
          <w:szCs w:val="26"/>
        </w:rPr>
      </w:pPr>
    </w:p>
    <w:p w:rsidR="00780F80" w:rsidRPr="005E2284" w:rsidRDefault="00E13FAC" w:rsidP="005E2284">
      <w:pPr>
        <w:ind w:firstLine="709"/>
        <w:jc w:val="both"/>
        <w:rPr>
          <w:sz w:val="26"/>
          <w:szCs w:val="26"/>
        </w:rPr>
      </w:pPr>
      <w:r w:rsidRPr="000C5255">
        <w:rPr>
          <w:sz w:val="26"/>
          <w:szCs w:val="26"/>
        </w:rPr>
        <w:br w:type="page"/>
      </w:r>
      <w:r w:rsidR="00243213">
        <w:rPr>
          <w:sz w:val="26"/>
          <w:szCs w:val="26"/>
        </w:rPr>
        <w:lastRenderedPageBreak/>
        <w:t xml:space="preserve">                                               </w:t>
      </w:r>
      <w:r w:rsidR="00780F80" w:rsidRPr="005E2284">
        <w:rPr>
          <w:sz w:val="26"/>
          <w:szCs w:val="26"/>
        </w:rPr>
        <w:t xml:space="preserve">Приложение </w:t>
      </w:r>
      <w:r w:rsidR="005E2284" w:rsidRPr="005E2284">
        <w:rPr>
          <w:sz w:val="26"/>
          <w:szCs w:val="26"/>
        </w:rPr>
        <w:t xml:space="preserve">№ </w:t>
      </w:r>
      <w:r w:rsidR="00780F80" w:rsidRPr="005E2284">
        <w:rPr>
          <w:sz w:val="26"/>
          <w:szCs w:val="26"/>
        </w:rPr>
        <w:t>3</w:t>
      </w:r>
    </w:p>
    <w:p w:rsidR="00780F80" w:rsidRPr="005E2284" w:rsidRDefault="00780F80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780F80" w:rsidRPr="005E2284" w:rsidRDefault="00780F80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780F80" w:rsidRPr="005E2284" w:rsidRDefault="00812B58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«П</w:t>
      </w:r>
      <w:r w:rsidR="00780F80" w:rsidRPr="005E2284">
        <w:rPr>
          <w:rFonts w:ascii="Times New Roman" w:hAnsi="Times New Roman" w:cs="Times New Roman"/>
          <w:sz w:val="26"/>
          <w:szCs w:val="26"/>
        </w:rPr>
        <w:t>ризнани</w:t>
      </w:r>
      <w:r w:rsidRPr="005E2284">
        <w:rPr>
          <w:rFonts w:ascii="Times New Roman" w:hAnsi="Times New Roman" w:cs="Times New Roman"/>
          <w:sz w:val="26"/>
          <w:szCs w:val="26"/>
        </w:rPr>
        <w:t>е</w:t>
      </w:r>
      <w:r w:rsidR="00780F80" w:rsidRPr="005E2284">
        <w:rPr>
          <w:rFonts w:ascii="Times New Roman" w:hAnsi="Times New Roman" w:cs="Times New Roman"/>
          <w:sz w:val="26"/>
          <w:szCs w:val="26"/>
        </w:rPr>
        <w:t xml:space="preserve"> помещения жилым помещ</w:t>
      </w:r>
      <w:r w:rsidR="00780F80" w:rsidRPr="005E2284">
        <w:rPr>
          <w:rFonts w:ascii="Times New Roman" w:hAnsi="Times New Roman" w:cs="Times New Roman"/>
          <w:sz w:val="26"/>
          <w:szCs w:val="26"/>
        </w:rPr>
        <w:t>е</w:t>
      </w:r>
      <w:r w:rsidR="00780F80" w:rsidRPr="005E2284">
        <w:rPr>
          <w:rFonts w:ascii="Times New Roman" w:hAnsi="Times New Roman" w:cs="Times New Roman"/>
          <w:sz w:val="26"/>
          <w:szCs w:val="26"/>
        </w:rPr>
        <w:t>нием,</w:t>
      </w:r>
      <w:r w:rsidR="005E2284">
        <w:rPr>
          <w:rFonts w:ascii="Times New Roman" w:hAnsi="Times New Roman" w:cs="Times New Roman"/>
          <w:sz w:val="26"/>
          <w:szCs w:val="26"/>
        </w:rPr>
        <w:t xml:space="preserve"> </w:t>
      </w:r>
      <w:r w:rsidR="00780F80" w:rsidRPr="005E2284">
        <w:rPr>
          <w:rFonts w:ascii="Times New Roman" w:hAnsi="Times New Roman" w:cs="Times New Roman"/>
          <w:sz w:val="26"/>
          <w:szCs w:val="26"/>
        </w:rPr>
        <w:t>жилого помещения непригодным для проживания и многоквартирного дома ав</w:t>
      </w:r>
      <w:r w:rsidR="00780F80" w:rsidRPr="005E2284">
        <w:rPr>
          <w:rFonts w:ascii="Times New Roman" w:hAnsi="Times New Roman" w:cs="Times New Roman"/>
          <w:sz w:val="26"/>
          <w:szCs w:val="26"/>
        </w:rPr>
        <w:t>а</w:t>
      </w:r>
      <w:r w:rsidR="00780F80" w:rsidRPr="005E2284">
        <w:rPr>
          <w:rFonts w:ascii="Times New Roman" w:hAnsi="Times New Roman" w:cs="Times New Roman"/>
          <w:sz w:val="26"/>
          <w:szCs w:val="26"/>
        </w:rPr>
        <w:t>рийным и</w:t>
      </w:r>
    </w:p>
    <w:p w:rsidR="00780F80" w:rsidRPr="005E2284" w:rsidRDefault="00780F80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подлежащим сносу или реконструкции</w:t>
      </w:r>
      <w:r w:rsidR="00812B58" w:rsidRPr="005E2284">
        <w:rPr>
          <w:rFonts w:ascii="Times New Roman" w:hAnsi="Times New Roman" w:cs="Times New Roman"/>
          <w:sz w:val="26"/>
          <w:szCs w:val="26"/>
        </w:rPr>
        <w:t>»</w:t>
      </w:r>
    </w:p>
    <w:p w:rsidR="00E34308" w:rsidRDefault="00E34308">
      <w:pPr>
        <w:ind w:left="5103"/>
        <w:jc w:val="right"/>
      </w:pPr>
    </w:p>
    <w:p w:rsidR="004B5D62" w:rsidRPr="005E2284" w:rsidRDefault="004B5D62" w:rsidP="004B5D62">
      <w:pPr>
        <w:pStyle w:val="ConsPlusNonformat"/>
        <w:widowControl/>
        <w:ind w:left="2832" w:hanging="283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284">
        <w:rPr>
          <w:rFonts w:ascii="Times New Roman" w:hAnsi="Times New Roman" w:cs="Times New Roman"/>
          <w:b/>
          <w:sz w:val="26"/>
          <w:szCs w:val="26"/>
        </w:rPr>
        <w:t>АКТ</w:t>
      </w:r>
    </w:p>
    <w:p w:rsidR="004B5D62" w:rsidRPr="005E2284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284">
        <w:rPr>
          <w:rFonts w:ascii="Times New Roman" w:hAnsi="Times New Roman" w:cs="Times New Roman"/>
          <w:b/>
          <w:sz w:val="26"/>
          <w:szCs w:val="26"/>
        </w:rPr>
        <w:t>обследования помещения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№ ________                                                                                         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та)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(месторасположение помещения, в </w:t>
      </w:r>
      <w:proofErr w:type="spellStart"/>
      <w:r>
        <w:rPr>
          <w:rFonts w:ascii="Times New Roman" w:hAnsi="Times New Roman" w:cs="Times New Roman"/>
        </w:rPr>
        <w:t>т.ч</w:t>
      </w:r>
      <w:proofErr w:type="spellEnd"/>
      <w:r>
        <w:rPr>
          <w:rFonts w:ascii="Times New Roman" w:hAnsi="Times New Roman" w:cs="Times New Roman"/>
        </w:rPr>
        <w:t>. наименование населенного пункта и улицы, номера дома и квартиры)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Межведомственная комиссия,  назначенная ____________________________,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(кем назначена, наименование федерального органа исполнительной  власти, органа исполнител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власти субъекта Российской Федерации, органа местного самоуправления, дата, номер решения о созыве комиссии)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в составе председателя ____________________________</w:t>
      </w:r>
      <w:r w:rsidR="005E2284">
        <w:rPr>
          <w:rFonts w:ascii="Times New Roman" w:hAnsi="Times New Roman" w:cs="Times New Roman"/>
          <w:sz w:val="26"/>
          <w:szCs w:val="26"/>
        </w:rPr>
        <w:t>_________</w:t>
      </w:r>
      <w:r w:rsidRPr="005E2284">
        <w:rPr>
          <w:rFonts w:ascii="Times New Roman" w:hAnsi="Times New Roman" w:cs="Times New Roman"/>
          <w:sz w:val="26"/>
          <w:szCs w:val="26"/>
        </w:rPr>
        <w:t>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</w:t>
      </w:r>
      <w:r>
        <w:rPr>
          <w:rFonts w:ascii="Times New Roman" w:hAnsi="Times New Roman" w:cs="Times New Roman"/>
        </w:rPr>
        <w:t>Ф.И.О., занимаемая должность и место работы)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и членов комиссии </w:t>
      </w:r>
      <w:r w:rsidR="005E2284">
        <w:rPr>
          <w:rFonts w:ascii="Times New Roman" w:hAnsi="Times New Roman" w:cs="Times New Roman"/>
          <w:sz w:val="26"/>
          <w:szCs w:val="26"/>
        </w:rPr>
        <w:t>_</w:t>
      </w:r>
      <w:r w:rsidRPr="005E2284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(Ф.И.О., занимаемая должность и место работы)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при участии приглашенных экспертов 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5E228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</w:rPr>
        <w:t>(Ф.И.О., занимаемая должность и место работы)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и приглашенного собственника помещения или уполномоченного им лица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E2284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(Ф.И.О., занимаемая должность и место работы)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произвела обследование помещения по заявлению ______________________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5E2284">
        <w:rPr>
          <w:rFonts w:ascii="Times New Roman" w:hAnsi="Times New Roman" w:cs="Times New Roman"/>
          <w:sz w:val="26"/>
          <w:szCs w:val="26"/>
        </w:rPr>
        <w:t>_____________________</w:t>
      </w:r>
    </w:p>
    <w:p w:rsidR="004B5D62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(реквизиты заявителя:</w:t>
      </w:r>
      <w:proofErr w:type="gramEnd"/>
      <w:r>
        <w:rPr>
          <w:rFonts w:ascii="Times New Roman" w:hAnsi="Times New Roman" w:cs="Times New Roman"/>
        </w:rPr>
        <w:t xml:space="preserve"> Ф.И.О. и адрес - для физического лица, наименование организации и</w:t>
      </w:r>
    </w:p>
    <w:p w:rsidR="004B5D62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занимаемая должность - для юридического лица)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и составила настоящий акт обследования помещения </w:t>
      </w:r>
      <w:r w:rsidR="005E2284">
        <w:rPr>
          <w:rFonts w:ascii="Times New Roman" w:hAnsi="Times New Roman" w:cs="Times New Roman"/>
          <w:sz w:val="26"/>
          <w:szCs w:val="26"/>
        </w:rPr>
        <w:t>_</w:t>
      </w:r>
      <w:r w:rsidRPr="005E2284">
        <w:rPr>
          <w:rFonts w:ascii="Times New Roman" w:hAnsi="Times New Roman" w:cs="Times New Roman"/>
          <w:sz w:val="26"/>
          <w:szCs w:val="26"/>
        </w:rPr>
        <w:t>___________________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________</w:t>
      </w:r>
      <w:r w:rsidR="005E2284">
        <w:rPr>
          <w:rFonts w:ascii="Times New Roman" w:hAnsi="Times New Roman" w:cs="Times New Roman"/>
          <w:sz w:val="26"/>
          <w:szCs w:val="26"/>
        </w:rPr>
        <w:t>______________________</w:t>
      </w:r>
      <w:r w:rsidRPr="005E2284">
        <w:rPr>
          <w:rFonts w:ascii="Times New Roman" w:hAnsi="Times New Roman" w:cs="Times New Roman"/>
          <w:sz w:val="26"/>
          <w:szCs w:val="26"/>
        </w:rPr>
        <w:t>____________________________________.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(адрес, принадлежность помещения, кадастровый номер, год ввода в эксплуатацию)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    Краткое описание состояния жилого помещения, инженерных систем здания,   оборудования   и   механизмов   и   прилегающей к зданию территории  _____________</w:t>
      </w:r>
      <w:r w:rsidR="005E2284">
        <w:rPr>
          <w:rFonts w:ascii="Times New Roman" w:hAnsi="Times New Roman" w:cs="Times New Roman"/>
          <w:sz w:val="26"/>
          <w:szCs w:val="26"/>
        </w:rPr>
        <w:t>_________________</w:t>
      </w:r>
      <w:r w:rsidRPr="005E2284">
        <w:rPr>
          <w:rFonts w:ascii="Times New Roman" w:hAnsi="Times New Roman" w:cs="Times New Roman"/>
          <w:sz w:val="26"/>
          <w:szCs w:val="26"/>
        </w:rPr>
        <w:t>__</w:t>
      </w:r>
      <w:r w:rsidR="005E2284">
        <w:rPr>
          <w:rFonts w:ascii="Times New Roman" w:hAnsi="Times New Roman" w:cs="Times New Roman"/>
          <w:sz w:val="26"/>
          <w:szCs w:val="26"/>
        </w:rPr>
        <w:t>_______________</w:t>
      </w:r>
      <w:r w:rsidRPr="005E2284">
        <w:rPr>
          <w:rFonts w:ascii="Times New Roman" w:hAnsi="Times New Roman" w:cs="Times New Roman"/>
          <w:sz w:val="26"/>
          <w:szCs w:val="26"/>
        </w:rPr>
        <w:t>_______.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    Сведения   о   несоответствиях    установленным    требованиям с        указанием фактических   значений показателя или описанием конкретного несоответствия  _____</w:t>
      </w:r>
      <w:r w:rsidR="005E2284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5E2284">
        <w:rPr>
          <w:rFonts w:ascii="Times New Roman" w:hAnsi="Times New Roman" w:cs="Times New Roman"/>
          <w:sz w:val="26"/>
          <w:szCs w:val="26"/>
        </w:rPr>
        <w:t>_______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     Оценка результатов проведенного   инструментального контроля и других видов контроля и исследований  _____________________________________.</w:t>
      </w:r>
    </w:p>
    <w:p w:rsidR="004B5D62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(кем проведен контроль (испытание), по каким показателям, какие фактические значения получены)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2284">
        <w:rPr>
          <w:rFonts w:ascii="Times New Roman" w:hAnsi="Times New Roman" w:cs="Times New Roman"/>
          <w:sz w:val="26"/>
          <w:szCs w:val="26"/>
        </w:rPr>
        <w:t xml:space="preserve">Рекомендации  межведомственной комиссии и  предлагаемые  меры, которые   необходимо   принять   для обеспечения  безопасности или </w:t>
      </w:r>
      <w:r w:rsidRPr="005E2284">
        <w:rPr>
          <w:rFonts w:ascii="Times New Roman" w:hAnsi="Times New Roman" w:cs="Times New Roman"/>
          <w:sz w:val="26"/>
          <w:szCs w:val="26"/>
        </w:rPr>
        <w:lastRenderedPageBreak/>
        <w:t>создания нормальных условий для постоянного проживания ______________________________________________________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E2284">
        <w:rPr>
          <w:rFonts w:ascii="Times New Roman" w:hAnsi="Times New Roman" w:cs="Times New Roman"/>
          <w:sz w:val="26"/>
          <w:szCs w:val="26"/>
        </w:rPr>
        <w:t>Заключение    межведомственной    комиссии    по   результатам обследования помещения ___________________________________________</w:t>
      </w:r>
    </w:p>
    <w:p w:rsidR="004B5D62" w:rsidRPr="007A7EA8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7A7EA8">
        <w:rPr>
          <w:rFonts w:ascii="Times New Roman" w:hAnsi="Times New Roman" w:cs="Times New Roman"/>
        </w:rPr>
        <w:t xml:space="preserve">    Приложение к акту:</w:t>
      </w:r>
    </w:p>
    <w:p w:rsidR="004B5D62" w:rsidRPr="007A7EA8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7A7EA8">
        <w:rPr>
          <w:rFonts w:ascii="Times New Roman" w:hAnsi="Times New Roman" w:cs="Times New Roman"/>
        </w:rPr>
        <w:t xml:space="preserve">    а) результаты инструментального контроля;</w:t>
      </w:r>
    </w:p>
    <w:p w:rsidR="004B5D62" w:rsidRPr="007A7EA8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7A7EA8">
        <w:rPr>
          <w:rFonts w:ascii="Times New Roman" w:hAnsi="Times New Roman" w:cs="Times New Roman"/>
        </w:rPr>
        <w:t xml:space="preserve">    б) результаты лабораторных испытаний;</w:t>
      </w:r>
    </w:p>
    <w:p w:rsidR="004B5D62" w:rsidRPr="007A7EA8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7A7EA8">
        <w:rPr>
          <w:rFonts w:ascii="Times New Roman" w:hAnsi="Times New Roman" w:cs="Times New Roman"/>
        </w:rPr>
        <w:t xml:space="preserve">    в) результаты исследований;</w:t>
      </w:r>
    </w:p>
    <w:p w:rsidR="004B5D62" w:rsidRPr="007A7EA8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7A7EA8">
        <w:rPr>
          <w:rFonts w:ascii="Times New Roman" w:hAnsi="Times New Roman" w:cs="Times New Roman"/>
        </w:rPr>
        <w:t xml:space="preserve">    г) заключения  экспертов проектно-изыскательских и специализированных организаций;</w:t>
      </w:r>
    </w:p>
    <w:p w:rsidR="004B5D62" w:rsidRPr="007A7EA8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7A7EA8">
        <w:rPr>
          <w:rFonts w:ascii="Times New Roman" w:hAnsi="Times New Roman" w:cs="Times New Roman"/>
        </w:rPr>
        <w:t xml:space="preserve">    д) другие материалы по решению межведомственной комиссии.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Председатель межведомственной комиссии 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5E228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  </w:t>
      </w:r>
      <w:r w:rsidR="005E228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</w:t>
      </w:r>
      <w:r>
        <w:rPr>
          <w:rFonts w:ascii="Times New Roman" w:hAnsi="Times New Roman" w:cs="Times New Roman"/>
        </w:rPr>
        <w:t xml:space="preserve">подпись)                             </w:t>
      </w:r>
      <w:r w:rsidR="005E228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(Ф.И.О.)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члены межведомственной комиссии:</w:t>
      </w:r>
    </w:p>
    <w:p w:rsidR="004B5D62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4B5D62">
        <w:rPr>
          <w:rFonts w:ascii="Times New Roman" w:hAnsi="Times New Roman" w:cs="Times New Roman"/>
          <w:sz w:val="24"/>
          <w:szCs w:val="24"/>
        </w:rPr>
        <w:t xml:space="preserve">______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B5D62">
        <w:rPr>
          <w:rFonts w:ascii="Times New Roman" w:hAnsi="Times New Roman" w:cs="Times New Roman"/>
          <w:sz w:val="24"/>
          <w:szCs w:val="24"/>
        </w:rPr>
        <w:t>______________________</w:t>
      </w:r>
      <w:r w:rsidR="004B5D62" w:rsidRPr="00D14E5F">
        <w:t xml:space="preserve">                      </w:t>
      </w:r>
      <w:r w:rsidR="004B5D62">
        <w:t xml:space="preserve">                                              </w:t>
      </w:r>
      <w:r>
        <w:t xml:space="preserve">           </w:t>
      </w:r>
      <w:r w:rsidR="004B5D62" w:rsidRPr="00B56CAC">
        <w:rPr>
          <w:rFonts w:ascii="Times New Roman" w:hAnsi="Times New Roman" w:cs="Times New Roman"/>
        </w:rPr>
        <w:t xml:space="preserve">(подпись)                       </w:t>
      </w:r>
      <w:r w:rsidR="004B5D62">
        <w:rPr>
          <w:rFonts w:ascii="Times New Roman" w:hAnsi="Times New Roman" w:cs="Times New Roman"/>
        </w:rPr>
        <w:t xml:space="preserve">                           </w:t>
      </w:r>
      <w:r w:rsidR="004B5D62" w:rsidRPr="00B56CAC">
        <w:rPr>
          <w:rFonts w:ascii="Times New Roman" w:hAnsi="Times New Roman" w:cs="Times New Roman"/>
        </w:rPr>
        <w:t xml:space="preserve">     (Ф.И.О.) </w:t>
      </w: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Default="005E2284" w:rsidP="004B5D62">
      <w:pPr>
        <w:pStyle w:val="ConsPlusNonformat"/>
        <w:widowControl/>
        <w:rPr>
          <w:rFonts w:ascii="Times New Roman" w:hAnsi="Times New Roman" w:cs="Times New Roman"/>
        </w:rPr>
      </w:pPr>
    </w:p>
    <w:p w:rsidR="005E2284" w:rsidRPr="00B56CAC" w:rsidRDefault="005E2284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34308" w:rsidRDefault="00E3430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34308" w:rsidRPr="005E2284" w:rsidRDefault="00E34308" w:rsidP="005E2284">
      <w:pPr>
        <w:pStyle w:val="ConsPlusNormal"/>
        <w:widowControl/>
        <w:ind w:left="4200"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 </w:t>
      </w:r>
      <w:r w:rsidR="005E2284" w:rsidRPr="005E2284">
        <w:rPr>
          <w:rFonts w:ascii="Times New Roman" w:hAnsi="Times New Roman" w:cs="Times New Roman"/>
          <w:sz w:val="26"/>
          <w:szCs w:val="26"/>
        </w:rPr>
        <w:t xml:space="preserve">№ </w:t>
      </w:r>
      <w:r w:rsidR="00243213" w:rsidRPr="005E2284">
        <w:rPr>
          <w:rFonts w:ascii="Times New Roman" w:hAnsi="Times New Roman" w:cs="Times New Roman"/>
          <w:sz w:val="26"/>
          <w:szCs w:val="26"/>
        </w:rPr>
        <w:t>4</w:t>
      </w:r>
    </w:p>
    <w:p w:rsidR="00E34308" w:rsidRPr="005E2284" w:rsidRDefault="00E34308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E34308" w:rsidRPr="005E2284" w:rsidRDefault="00E34308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E34308" w:rsidRPr="005E2284" w:rsidRDefault="00812B58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«Признание</w:t>
      </w:r>
      <w:r w:rsidR="00E34308" w:rsidRPr="005E2284">
        <w:rPr>
          <w:rFonts w:ascii="Times New Roman" w:hAnsi="Times New Roman" w:cs="Times New Roman"/>
          <w:sz w:val="26"/>
          <w:szCs w:val="26"/>
        </w:rPr>
        <w:t xml:space="preserve"> помещения жилым помещ</w:t>
      </w:r>
      <w:r w:rsidR="00E34308" w:rsidRPr="005E2284">
        <w:rPr>
          <w:rFonts w:ascii="Times New Roman" w:hAnsi="Times New Roman" w:cs="Times New Roman"/>
          <w:sz w:val="26"/>
          <w:szCs w:val="26"/>
        </w:rPr>
        <w:t>е</w:t>
      </w:r>
      <w:r w:rsidR="00E34308" w:rsidRPr="005E2284">
        <w:rPr>
          <w:rFonts w:ascii="Times New Roman" w:hAnsi="Times New Roman" w:cs="Times New Roman"/>
          <w:sz w:val="26"/>
          <w:szCs w:val="26"/>
        </w:rPr>
        <w:t>нием,</w:t>
      </w:r>
      <w:r w:rsidR="005E2284">
        <w:rPr>
          <w:rFonts w:ascii="Times New Roman" w:hAnsi="Times New Roman" w:cs="Times New Roman"/>
          <w:sz w:val="26"/>
          <w:szCs w:val="26"/>
        </w:rPr>
        <w:t xml:space="preserve"> </w:t>
      </w:r>
      <w:r w:rsidR="00E34308" w:rsidRPr="005E2284">
        <w:rPr>
          <w:rFonts w:ascii="Times New Roman" w:hAnsi="Times New Roman" w:cs="Times New Roman"/>
          <w:sz w:val="26"/>
          <w:szCs w:val="26"/>
        </w:rPr>
        <w:t>жилого помещения непригодным для проживания и многоквартирного дома ав</w:t>
      </w:r>
      <w:r w:rsidR="00E34308" w:rsidRPr="005E2284">
        <w:rPr>
          <w:rFonts w:ascii="Times New Roman" w:hAnsi="Times New Roman" w:cs="Times New Roman"/>
          <w:sz w:val="26"/>
          <w:szCs w:val="26"/>
        </w:rPr>
        <w:t>а</w:t>
      </w:r>
      <w:r w:rsidR="00E34308" w:rsidRPr="005E2284">
        <w:rPr>
          <w:rFonts w:ascii="Times New Roman" w:hAnsi="Times New Roman" w:cs="Times New Roman"/>
          <w:sz w:val="26"/>
          <w:szCs w:val="26"/>
        </w:rPr>
        <w:t>рийным и</w:t>
      </w:r>
    </w:p>
    <w:p w:rsidR="00E34308" w:rsidRPr="005E2284" w:rsidRDefault="00E34308" w:rsidP="005E2284">
      <w:pPr>
        <w:pStyle w:val="ConsPlusNormal"/>
        <w:widowControl/>
        <w:ind w:left="420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подлежащим сносу или реконструкции</w:t>
      </w:r>
      <w:r w:rsidR="00812B58" w:rsidRPr="005E2284">
        <w:rPr>
          <w:rFonts w:ascii="Times New Roman" w:hAnsi="Times New Roman" w:cs="Times New Roman"/>
          <w:sz w:val="26"/>
          <w:szCs w:val="26"/>
        </w:rPr>
        <w:t>»</w:t>
      </w:r>
    </w:p>
    <w:p w:rsidR="00C15529" w:rsidRPr="005E2284" w:rsidRDefault="00C15529">
      <w:pPr>
        <w:pStyle w:val="ConsPlusNonformat"/>
        <w:widowControl/>
        <w:ind w:left="2832" w:hanging="283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5D62" w:rsidRPr="005E2284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284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4B5D62" w:rsidRPr="005E2284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284">
        <w:rPr>
          <w:rFonts w:ascii="Times New Roman" w:hAnsi="Times New Roman" w:cs="Times New Roman"/>
          <w:b/>
          <w:sz w:val="26"/>
          <w:szCs w:val="26"/>
        </w:rPr>
        <w:t xml:space="preserve">о признании жилого помещения </w:t>
      </w:r>
      <w:proofErr w:type="gramStart"/>
      <w:r w:rsidRPr="005E2284">
        <w:rPr>
          <w:rFonts w:ascii="Times New Roman" w:hAnsi="Times New Roman" w:cs="Times New Roman"/>
          <w:b/>
          <w:sz w:val="26"/>
          <w:szCs w:val="26"/>
        </w:rPr>
        <w:t>пригодным</w:t>
      </w:r>
      <w:proofErr w:type="gramEnd"/>
      <w:r w:rsidRPr="005E2284">
        <w:rPr>
          <w:rFonts w:ascii="Times New Roman" w:hAnsi="Times New Roman" w:cs="Times New Roman"/>
          <w:b/>
          <w:sz w:val="26"/>
          <w:szCs w:val="26"/>
        </w:rPr>
        <w:t xml:space="preserve"> (непригодным)</w:t>
      </w:r>
    </w:p>
    <w:p w:rsidR="004B5D62" w:rsidRPr="005E2284" w:rsidRDefault="004B5D62" w:rsidP="004B5D62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2284">
        <w:rPr>
          <w:rFonts w:ascii="Times New Roman" w:hAnsi="Times New Roman" w:cs="Times New Roman"/>
          <w:b/>
          <w:sz w:val="26"/>
          <w:szCs w:val="26"/>
        </w:rPr>
        <w:t>для постоянного проживания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E2284">
        <w:rPr>
          <w:rFonts w:ascii="Times New Roman" w:hAnsi="Times New Roman" w:cs="Times New Roman"/>
          <w:sz w:val="26"/>
          <w:szCs w:val="26"/>
        </w:rPr>
        <w:t xml:space="preserve">№ _______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(дата)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(месторасположение помещения, в том числе наименование населенного пункта и улицы, номера дома и квартиры)</w:t>
      </w:r>
    </w:p>
    <w:p w:rsidR="00F051EA" w:rsidRDefault="00F051EA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Межведомственная комиссия,  назначенная ____________________________,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(кем назначена, наименование федерального органа исполнительной  власти, органа исполнител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власти субъекта Российской Федерации, органа местного самоуправления, дата, номер решения о созыве комиссии)</w:t>
      </w:r>
    </w:p>
    <w:p w:rsidR="00F051EA" w:rsidRDefault="00F051EA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E2284">
        <w:rPr>
          <w:rFonts w:ascii="Times New Roman" w:hAnsi="Times New Roman" w:cs="Times New Roman"/>
          <w:sz w:val="26"/>
          <w:szCs w:val="26"/>
        </w:rPr>
        <w:t>в составе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 w:rsidRPr="00812B58">
        <w:rPr>
          <w:rFonts w:ascii="Times New Roman" w:hAnsi="Times New Roman" w:cs="Times New Roman"/>
        </w:rPr>
        <w:t xml:space="preserve">                                                           (Ф.И.О., занимаемая</w:t>
      </w:r>
      <w:r>
        <w:rPr>
          <w:rFonts w:ascii="Times New Roman" w:hAnsi="Times New Roman" w:cs="Times New Roman"/>
        </w:rPr>
        <w:t xml:space="preserve"> должность и место работы)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E2284">
        <w:rPr>
          <w:rFonts w:ascii="Times New Roman" w:hAnsi="Times New Roman" w:cs="Times New Roman"/>
          <w:sz w:val="26"/>
          <w:szCs w:val="26"/>
        </w:rPr>
        <w:t>и членов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(Ф.И.О., занимаемая должность и место работы)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E2284">
        <w:rPr>
          <w:rFonts w:ascii="Times New Roman" w:hAnsi="Times New Roman" w:cs="Times New Roman"/>
          <w:sz w:val="26"/>
          <w:szCs w:val="26"/>
        </w:rPr>
        <w:t>при участии приглашенных экспертов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>(Ф.И.О., занимаемая должность и место работы)</w:t>
      </w:r>
    </w:p>
    <w:p w:rsidR="004B5D62" w:rsidRPr="005E2284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5E2284">
        <w:rPr>
          <w:rFonts w:ascii="Times New Roman" w:hAnsi="Times New Roman" w:cs="Times New Roman"/>
          <w:sz w:val="26"/>
          <w:szCs w:val="26"/>
        </w:rPr>
        <w:t>и приглашенного собственника помещения или уполномоченного им лица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(Ф.И.О., занимаемая должность и место работы)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E2284">
        <w:rPr>
          <w:rFonts w:ascii="Times New Roman" w:hAnsi="Times New Roman" w:cs="Times New Roman"/>
          <w:sz w:val="26"/>
          <w:szCs w:val="26"/>
        </w:rPr>
        <w:t>по результатам рассмотренных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(приводится перечень документов)</w:t>
      </w:r>
    </w:p>
    <w:p w:rsidR="00F051EA" w:rsidRDefault="00F051EA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051EA">
        <w:rPr>
          <w:rFonts w:ascii="Times New Roman" w:hAnsi="Times New Roman" w:cs="Times New Roman"/>
          <w:sz w:val="26"/>
          <w:szCs w:val="26"/>
        </w:rPr>
        <w:t>и   на  основании акта межведомственной комиссии, составленного по результатам обследования,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51E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(приводится заключение, взятое из акта обследования (в случае проведения обследов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ния), или                      указывается, что на основании  решения межведомственной комиссии 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следование не проводилось)</w:t>
      </w:r>
    </w:p>
    <w:p w:rsidR="00F051EA" w:rsidRDefault="00F051EA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051EA">
        <w:rPr>
          <w:rFonts w:ascii="Times New Roman" w:hAnsi="Times New Roman" w:cs="Times New Roman"/>
          <w:sz w:val="26"/>
          <w:szCs w:val="26"/>
        </w:rPr>
        <w:t xml:space="preserve">приняла заключение о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B5D62" w:rsidRDefault="004B5D62" w:rsidP="00F051EA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(приводится обоснование принятого межведомственной комиссией</w:t>
      </w:r>
      <w:proofErr w:type="gramEnd"/>
    </w:p>
    <w:p w:rsidR="004B5D62" w:rsidRDefault="004B5D62" w:rsidP="00F051EA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заключения об оценке соответствия помещения требованиям, предъя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ляемым к                                                  жилому помещению, и о его пригодности (непригодности)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  <w:r>
        <w:rPr>
          <w:rFonts w:ascii="Times New Roman" w:hAnsi="Times New Roman" w:cs="Times New Roman"/>
        </w:rPr>
        <w:t xml:space="preserve"> пост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янного</w:t>
      </w:r>
    </w:p>
    <w:p w:rsidR="004B5D62" w:rsidRDefault="004B5D62" w:rsidP="00F051EA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проживания)</w:t>
      </w: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Приложение к заключению:</w:t>
      </w: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а) перечень рассмотренных документов;</w:t>
      </w: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б) акт обследования помещения (в случае проведения обследования);</w:t>
      </w: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lastRenderedPageBreak/>
        <w:t>в) перечень   других   материалов,   запрошенных  межведомственной комиссией;</w:t>
      </w: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г) особое мнение членов межведомственной комиссии:</w:t>
      </w:r>
      <w:r w:rsidR="00F051EA" w:rsidRPr="00F051EA">
        <w:rPr>
          <w:rFonts w:ascii="Times New Roman" w:hAnsi="Times New Roman" w:cs="Times New Roman"/>
          <w:sz w:val="26"/>
          <w:szCs w:val="26"/>
        </w:rPr>
        <w:t xml:space="preserve"> </w:t>
      </w:r>
      <w:r w:rsidRPr="00F051EA">
        <w:rPr>
          <w:rFonts w:ascii="Times New Roman" w:hAnsi="Times New Roman" w:cs="Times New Roman"/>
          <w:sz w:val="26"/>
          <w:szCs w:val="26"/>
        </w:rPr>
        <w:t>_________________</w:t>
      </w:r>
      <w:r w:rsidR="00F051EA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F051EA">
        <w:rPr>
          <w:rFonts w:ascii="Times New Roman" w:hAnsi="Times New Roman" w:cs="Times New Roman"/>
          <w:sz w:val="26"/>
          <w:szCs w:val="26"/>
        </w:rPr>
        <w:t>____________.</w:t>
      </w:r>
    </w:p>
    <w:p w:rsidR="00F051EA" w:rsidRDefault="00F051EA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Председатель межведомственной комиссии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         ________________________________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</w:rPr>
        <w:t>(подпись)                                                                           (Ф.И.О.)</w:t>
      </w:r>
    </w:p>
    <w:p w:rsidR="00F051EA" w:rsidRDefault="00F051EA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B5D62" w:rsidRPr="00F051EA" w:rsidRDefault="004B5D62" w:rsidP="004B5D62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Члены межведомственной комиссии</w:t>
      </w:r>
      <w:r w:rsidR="00F051EA" w:rsidRPr="00F051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5D62" w:rsidRDefault="00F051EA" w:rsidP="004B5D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4B5D6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         ______</w:t>
      </w:r>
      <w:r w:rsidR="004B5D6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4B5D62">
        <w:rPr>
          <w:rFonts w:ascii="Times New Roman" w:hAnsi="Times New Roman" w:cs="Times New Roman"/>
          <w:sz w:val="24"/>
          <w:szCs w:val="24"/>
        </w:rPr>
        <w:t>_________</w:t>
      </w:r>
    </w:p>
    <w:p w:rsidR="004B5D62" w:rsidRDefault="004B5D62" w:rsidP="004B5D62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</w:t>
      </w:r>
      <w:r>
        <w:rPr>
          <w:rFonts w:ascii="Times New Roman" w:hAnsi="Times New Roman" w:cs="Times New Roman"/>
        </w:rPr>
        <w:t>подпись)                                                                           (Ф.И.О.)</w:t>
      </w:r>
    </w:p>
    <w:p w:rsidR="004B5D62" w:rsidRDefault="004B5D62" w:rsidP="00BA4AEE">
      <w:pPr>
        <w:pStyle w:val="ConsPlusNormal"/>
        <w:widowControl/>
        <w:ind w:left="408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051EA" w:rsidRDefault="00F051E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Pr="00F051EA" w:rsidRDefault="00982F7A" w:rsidP="00F051EA">
      <w:pPr>
        <w:pStyle w:val="ConsPlusNormal"/>
        <w:widowControl/>
        <w:ind w:left="4080"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051EA" w:rsidRPr="00F051EA">
        <w:rPr>
          <w:rFonts w:ascii="Times New Roman" w:hAnsi="Times New Roman" w:cs="Times New Roman"/>
          <w:sz w:val="26"/>
          <w:szCs w:val="26"/>
        </w:rPr>
        <w:t xml:space="preserve">№ </w:t>
      </w:r>
      <w:r w:rsidRPr="00F051EA">
        <w:rPr>
          <w:rFonts w:ascii="Times New Roman" w:hAnsi="Times New Roman" w:cs="Times New Roman"/>
          <w:sz w:val="26"/>
          <w:szCs w:val="26"/>
        </w:rPr>
        <w:t>5</w:t>
      </w:r>
    </w:p>
    <w:p w:rsidR="00982F7A" w:rsidRPr="00F051EA" w:rsidRDefault="00982F7A" w:rsidP="00F051EA">
      <w:pPr>
        <w:pStyle w:val="ConsPlusNormal"/>
        <w:widowControl/>
        <w:ind w:left="408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982F7A" w:rsidRPr="00F051EA" w:rsidRDefault="00982F7A" w:rsidP="00F051EA">
      <w:pPr>
        <w:pStyle w:val="ConsPlusNormal"/>
        <w:widowControl/>
        <w:ind w:left="408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982F7A" w:rsidRPr="00F051EA" w:rsidRDefault="00982F7A" w:rsidP="00F051EA">
      <w:pPr>
        <w:pStyle w:val="ConsPlusNormal"/>
        <w:widowControl/>
        <w:ind w:left="408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«Признание помещения жилым помещен</w:t>
      </w:r>
      <w:r w:rsidRPr="00F051EA">
        <w:rPr>
          <w:rFonts w:ascii="Times New Roman" w:hAnsi="Times New Roman" w:cs="Times New Roman"/>
          <w:sz w:val="26"/>
          <w:szCs w:val="26"/>
        </w:rPr>
        <w:t>и</w:t>
      </w:r>
      <w:r w:rsidRPr="00F051EA">
        <w:rPr>
          <w:rFonts w:ascii="Times New Roman" w:hAnsi="Times New Roman" w:cs="Times New Roman"/>
          <w:sz w:val="26"/>
          <w:szCs w:val="26"/>
        </w:rPr>
        <w:t>ем,</w:t>
      </w:r>
      <w:r w:rsidR="00F051EA">
        <w:rPr>
          <w:rFonts w:ascii="Times New Roman" w:hAnsi="Times New Roman" w:cs="Times New Roman"/>
          <w:sz w:val="26"/>
          <w:szCs w:val="26"/>
        </w:rPr>
        <w:t xml:space="preserve"> </w:t>
      </w:r>
      <w:r w:rsidRPr="00F051EA">
        <w:rPr>
          <w:rFonts w:ascii="Times New Roman" w:hAnsi="Times New Roman" w:cs="Times New Roman"/>
          <w:sz w:val="26"/>
          <w:szCs w:val="26"/>
        </w:rPr>
        <w:t>жилого помещения непригодным для пр</w:t>
      </w:r>
      <w:r w:rsidRPr="00F051EA">
        <w:rPr>
          <w:rFonts w:ascii="Times New Roman" w:hAnsi="Times New Roman" w:cs="Times New Roman"/>
          <w:sz w:val="26"/>
          <w:szCs w:val="26"/>
        </w:rPr>
        <w:t>о</w:t>
      </w:r>
      <w:r w:rsidRPr="00F051EA">
        <w:rPr>
          <w:rFonts w:ascii="Times New Roman" w:hAnsi="Times New Roman" w:cs="Times New Roman"/>
          <w:sz w:val="26"/>
          <w:szCs w:val="26"/>
        </w:rPr>
        <w:t>живания и многоквартирного дома авари</w:t>
      </w:r>
      <w:r w:rsidRPr="00F051EA">
        <w:rPr>
          <w:rFonts w:ascii="Times New Roman" w:hAnsi="Times New Roman" w:cs="Times New Roman"/>
          <w:sz w:val="26"/>
          <w:szCs w:val="26"/>
        </w:rPr>
        <w:t>й</w:t>
      </w:r>
      <w:r w:rsidRPr="00F051EA">
        <w:rPr>
          <w:rFonts w:ascii="Times New Roman" w:hAnsi="Times New Roman" w:cs="Times New Roman"/>
          <w:sz w:val="26"/>
          <w:szCs w:val="26"/>
        </w:rPr>
        <w:t>ным и</w:t>
      </w:r>
    </w:p>
    <w:p w:rsidR="00982F7A" w:rsidRPr="00F051EA" w:rsidRDefault="00982F7A" w:rsidP="00F051EA">
      <w:pPr>
        <w:pStyle w:val="ConsPlusNormal"/>
        <w:widowControl/>
        <w:ind w:left="408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подлежащим сносу или реконструкции»</w:t>
      </w:r>
    </w:p>
    <w:p w:rsidR="00982F7A" w:rsidRDefault="00982F7A" w:rsidP="00F051EA">
      <w:pPr>
        <w:ind w:left="4248" w:firstLine="5"/>
        <w:jc w:val="both"/>
      </w:pPr>
    </w:p>
    <w:p w:rsidR="00982F7A" w:rsidRPr="00F051EA" w:rsidRDefault="00982F7A" w:rsidP="00F051EA">
      <w:pPr>
        <w:ind w:left="4111" w:firstLine="5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Главе    сельского поселения «</w:t>
      </w:r>
      <w:r w:rsidR="00F051EA">
        <w:rPr>
          <w:sz w:val="26"/>
          <w:szCs w:val="26"/>
        </w:rPr>
        <w:t>Серёгово</w:t>
      </w:r>
      <w:r w:rsidRPr="00F051EA">
        <w:rPr>
          <w:sz w:val="26"/>
          <w:szCs w:val="26"/>
        </w:rPr>
        <w:t xml:space="preserve">»  </w:t>
      </w:r>
    </w:p>
    <w:p w:rsidR="00982F7A" w:rsidRPr="00B9372B" w:rsidRDefault="00982F7A" w:rsidP="00F051EA">
      <w:pPr>
        <w:ind w:left="4248" w:firstLine="5"/>
        <w:jc w:val="both"/>
      </w:pPr>
      <w:r>
        <w:t>__________________________________</w:t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>
        <w:t xml:space="preserve">                         </w:t>
      </w:r>
      <w:r>
        <w:rPr>
          <w:b/>
        </w:rPr>
        <w:t>__</w:t>
      </w:r>
      <w:r w:rsidRPr="00B9372B">
        <w:rPr>
          <w:b/>
        </w:rPr>
        <w:t>________________________________</w:t>
      </w:r>
    </w:p>
    <w:p w:rsidR="00982F7A" w:rsidRPr="00B9372B" w:rsidRDefault="00982F7A" w:rsidP="00F051EA">
      <w:pPr>
        <w:ind w:firstLine="5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B9372B">
        <w:t>(</w:t>
      </w:r>
      <w:r w:rsidRPr="00B9372B">
        <w:rPr>
          <w:sz w:val="16"/>
          <w:szCs w:val="16"/>
        </w:rPr>
        <w:t xml:space="preserve">наименование организации, юридический </w:t>
      </w:r>
      <w:proofErr w:type="gramEnd"/>
    </w:p>
    <w:p w:rsidR="00982F7A" w:rsidRPr="00B9372B" w:rsidRDefault="00982F7A" w:rsidP="00F051EA">
      <w:pPr>
        <w:ind w:left="4248" w:firstLine="5"/>
        <w:jc w:val="both"/>
      </w:pPr>
      <w:r w:rsidRPr="00B9372B">
        <w:t>_________________________________</w:t>
      </w:r>
      <w:r>
        <w:t>___</w:t>
      </w:r>
    </w:p>
    <w:p w:rsidR="00982F7A" w:rsidRPr="00B9372B" w:rsidRDefault="00982F7A" w:rsidP="00F051EA">
      <w:pPr>
        <w:ind w:firstLine="5"/>
        <w:jc w:val="both"/>
        <w:rPr>
          <w:sz w:val="16"/>
          <w:szCs w:val="16"/>
        </w:rPr>
      </w:pP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B9372B">
        <w:tab/>
      </w:r>
      <w:r w:rsidRPr="00CE77AB">
        <w:rPr>
          <w:sz w:val="16"/>
          <w:szCs w:val="16"/>
        </w:rPr>
        <w:t>адрес, контактные</w:t>
      </w:r>
      <w:r w:rsidRPr="00B9372B">
        <w:rPr>
          <w:sz w:val="16"/>
          <w:szCs w:val="16"/>
        </w:rPr>
        <w:t xml:space="preserve"> телефоны) </w:t>
      </w:r>
    </w:p>
    <w:p w:rsidR="00982F7A" w:rsidRPr="00B9372B" w:rsidRDefault="00982F7A" w:rsidP="00F051EA">
      <w:pPr>
        <w:ind w:left="4248" w:firstLine="5"/>
        <w:jc w:val="both"/>
      </w:pPr>
      <w:r w:rsidRPr="00B9372B">
        <w:t>________________________________</w:t>
      </w:r>
      <w:r>
        <w:t>____</w:t>
      </w:r>
    </w:p>
    <w:p w:rsidR="00982F7A" w:rsidRPr="00B9372B" w:rsidRDefault="00982F7A" w:rsidP="00F051EA">
      <w:pPr>
        <w:ind w:left="4950" w:firstLine="5"/>
        <w:jc w:val="both"/>
        <w:rPr>
          <w:sz w:val="16"/>
          <w:szCs w:val="16"/>
        </w:rPr>
      </w:pPr>
      <w:r w:rsidRPr="00B9372B">
        <w:rPr>
          <w:sz w:val="16"/>
          <w:szCs w:val="16"/>
        </w:rPr>
        <w:t>(для физических лиц – Ф.И.О., паспортные данные, адрес по прописке)</w:t>
      </w: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  <w:r>
        <w:t xml:space="preserve">                                  </w:t>
      </w:r>
    </w:p>
    <w:p w:rsidR="00982F7A" w:rsidRPr="00F051EA" w:rsidRDefault="00982F7A" w:rsidP="00982F7A">
      <w:pPr>
        <w:ind w:firstLine="720"/>
        <w:jc w:val="center"/>
        <w:rPr>
          <w:b/>
          <w:sz w:val="26"/>
          <w:szCs w:val="26"/>
        </w:rPr>
      </w:pPr>
      <w:r w:rsidRPr="00F051EA">
        <w:rPr>
          <w:b/>
          <w:sz w:val="26"/>
          <w:szCs w:val="26"/>
        </w:rPr>
        <w:t>Жалоба</w:t>
      </w:r>
    </w:p>
    <w:p w:rsidR="00982F7A" w:rsidRPr="00F051EA" w:rsidRDefault="00982F7A" w:rsidP="00982F7A">
      <w:pPr>
        <w:ind w:firstLine="720"/>
        <w:rPr>
          <w:sz w:val="26"/>
          <w:szCs w:val="26"/>
        </w:rPr>
      </w:pPr>
    </w:p>
    <w:p w:rsidR="00982F7A" w:rsidRPr="00F051EA" w:rsidRDefault="00982F7A" w:rsidP="00982F7A">
      <w:pPr>
        <w:ind w:firstLine="720"/>
        <w:rPr>
          <w:sz w:val="26"/>
          <w:szCs w:val="26"/>
        </w:rPr>
      </w:pPr>
    </w:p>
    <w:p w:rsidR="00982F7A" w:rsidRPr="00F051EA" w:rsidRDefault="00982F7A" w:rsidP="00982F7A">
      <w:pPr>
        <w:ind w:firstLine="720"/>
        <w:rPr>
          <w:sz w:val="26"/>
          <w:szCs w:val="26"/>
        </w:rPr>
      </w:pPr>
    </w:p>
    <w:p w:rsidR="00982F7A" w:rsidRPr="00F051EA" w:rsidRDefault="00982F7A" w:rsidP="00982F7A">
      <w:pPr>
        <w:ind w:firstLine="720"/>
        <w:jc w:val="center"/>
        <w:rPr>
          <w:sz w:val="26"/>
          <w:szCs w:val="26"/>
        </w:rPr>
      </w:pPr>
      <w:r w:rsidRPr="00F051EA">
        <w:rPr>
          <w:sz w:val="26"/>
          <w:szCs w:val="26"/>
        </w:rPr>
        <w:t>(Изложение по сути обращения)</w:t>
      </w:r>
    </w:p>
    <w:p w:rsidR="00982F7A" w:rsidRDefault="00982F7A" w:rsidP="00982F7A">
      <w:pPr>
        <w:ind w:firstLine="720"/>
        <w:jc w:val="center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ind w:firstLine="720"/>
      </w:pPr>
    </w:p>
    <w:p w:rsidR="00982F7A" w:rsidRDefault="00982F7A" w:rsidP="00982F7A">
      <w:pPr>
        <w:spacing w:before="60"/>
        <w:jc w:val="both"/>
      </w:pPr>
    </w:p>
    <w:p w:rsidR="00982F7A" w:rsidRDefault="00982F7A" w:rsidP="00982F7A">
      <w:pPr>
        <w:ind w:left="4248" w:firstLine="5"/>
        <w:jc w:val="both"/>
      </w:pPr>
    </w:p>
    <w:p w:rsidR="00982F7A" w:rsidRDefault="00982F7A" w:rsidP="00982F7A">
      <w:pPr>
        <w:ind w:firstLine="180"/>
        <w:jc w:val="both"/>
      </w:pPr>
      <w:r>
        <w:t>______________           ____________________      _________________________</w:t>
      </w:r>
    </w:p>
    <w:p w:rsidR="00982F7A" w:rsidRDefault="00982F7A" w:rsidP="00982F7A">
      <w:r>
        <w:t xml:space="preserve">        </w:t>
      </w:r>
      <w:r>
        <w:rPr>
          <w:sz w:val="16"/>
          <w:szCs w:val="16"/>
        </w:rPr>
        <w:t>(дата)                                                       Ф.И.О. , должность                                   подпись</w:t>
      </w:r>
      <w:proofErr w:type="gramStart"/>
      <w:r>
        <w:rPr>
          <w:sz w:val="16"/>
          <w:szCs w:val="16"/>
        </w:rPr>
        <w:t xml:space="preserve"> ,</w:t>
      </w:r>
      <w:proofErr w:type="gramEnd"/>
      <w:r>
        <w:rPr>
          <w:sz w:val="16"/>
          <w:szCs w:val="16"/>
        </w:rPr>
        <w:t xml:space="preserve"> печать</w:t>
      </w:r>
    </w:p>
    <w:p w:rsidR="00982F7A" w:rsidRDefault="00982F7A" w:rsidP="00982F7A">
      <w:pPr>
        <w:ind w:left="4248" w:firstLine="5"/>
        <w:jc w:val="both"/>
      </w:pPr>
    </w:p>
    <w:p w:rsidR="00982F7A" w:rsidRDefault="00982F7A" w:rsidP="00982F7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A" w:rsidRDefault="00982F7A" w:rsidP="00982F7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82F7A" w:rsidRDefault="00982F7A" w:rsidP="00DC265A">
      <w:pPr>
        <w:pStyle w:val="ConsPlusNormal"/>
        <w:widowControl/>
        <w:ind w:left="4080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A4AEE" w:rsidRPr="00F051EA" w:rsidRDefault="00BA4AEE" w:rsidP="00F051EA">
      <w:pPr>
        <w:pStyle w:val="ConsPlusNormal"/>
        <w:widowControl/>
        <w:ind w:left="4080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051EA" w:rsidRPr="00F051EA">
        <w:rPr>
          <w:rFonts w:ascii="Times New Roman" w:hAnsi="Times New Roman" w:cs="Times New Roman"/>
          <w:sz w:val="26"/>
          <w:szCs w:val="26"/>
        </w:rPr>
        <w:t xml:space="preserve">№ </w:t>
      </w:r>
      <w:r w:rsidR="00982F7A" w:rsidRPr="00F051EA">
        <w:rPr>
          <w:rFonts w:ascii="Times New Roman" w:hAnsi="Times New Roman" w:cs="Times New Roman"/>
          <w:sz w:val="26"/>
          <w:szCs w:val="26"/>
        </w:rPr>
        <w:t>6</w:t>
      </w:r>
    </w:p>
    <w:p w:rsidR="00BA4AEE" w:rsidRPr="00F051EA" w:rsidRDefault="00BA4AEE" w:rsidP="00F051EA">
      <w:pPr>
        <w:pStyle w:val="ConsPlusNormal"/>
        <w:widowControl/>
        <w:ind w:left="4080" w:firstLine="0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BA4AEE" w:rsidRPr="00F051EA" w:rsidRDefault="00BA4AEE" w:rsidP="00F051EA">
      <w:pPr>
        <w:pStyle w:val="ConsPlusNormal"/>
        <w:widowControl/>
        <w:ind w:left="4080" w:firstLine="0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BA4AEE" w:rsidRPr="00F051EA" w:rsidRDefault="009D79C6" w:rsidP="00F051EA">
      <w:pPr>
        <w:pStyle w:val="ConsPlusNormal"/>
        <w:widowControl/>
        <w:ind w:left="4080" w:firstLine="0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«П</w:t>
      </w:r>
      <w:r w:rsidR="00BA4AEE" w:rsidRPr="00F051EA">
        <w:rPr>
          <w:rFonts w:ascii="Times New Roman" w:hAnsi="Times New Roman" w:cs="Times New Roman"/>
          <w:sz w:val="26"/>
          <w:szCs w:val="26"/>
        </w:rPr>
        <w:t>ризнани</w:t>
      </w:r>
      <w:r w:rsidRPr="00F051EA">
        <w:rPr>
          <w:rFonts w:ascii="Times New Roman" w:hAnsi="Times New Roman" w:cs="Times New Roman"/>
          <w:sz w:val="26"/>
          <w:szCs w:val="26"/>
        </w:rPr>
        <w:t>е</w:t>
      </w:r>
      <w:r w:rsidR="00BA4AEE" w:rsidRPr="00F051EA">
        <w:rPr>
          <w:rFonts w:ascii="Times New Roman" w:hAnsi="Times New Roman" w:cs="Times New Roman"/>
          <w:sz w:val="26"/>
          <w:szCs w:val="26"/>
        </w:rPr>
        <w:t xml:space="preserve"> помещения жилым помещен</w:t>
      </w:r>
      <w:r w:rsidR="00BA4AEE" w:rsidRPr="00F051EA">
        <w:rPr>
          <w:rFonts w:ascii="Times New Roman" w:hAnsi="Times New Roman" w:cs="Times New Roman"/>
          <w:sz w:val="26"/>
          <w:szCs w:val="26"/>
        </w:rPr>
        <w:t>и</w:t>
      </w:r>
      <w:r w:rsidR="00BA4AEE" w:rsidRPr="00F051EA">
        <w:rPr>
          <w:rFonts w:ascii="Times New Roman" w:hAnsi="Times New Roman" w:cs="Times New Roman"/>
          <w:sz w:val="26"/>
          <w:szCs w:val="26"/>
        </w:rPr>
        <w:t>ем,</w:t>
      </w:r>
      <w:r w:rsidR="00F051EA">
        <w:rPr>
          <w:rFonts w:ascii="Times New Roman" w:hAnsi="Times New Roman" w:cs="Times New Roman"/>
          <w:sz w:val="26"/>
          <w:szCs w:val="26"/>
        </w:rPr>
        <w:t xml:space="preserve"> </w:t>
      </w:r>
      <w:r w:rsidR="00BA4AEE" w:rsidRPr="00F051EA">
        <w:rPr>
          <w:rFonts w:ascii="Times New Roman" w:hAnsi="Times New Roman" w:cs="Times New Roman"/>
          <w:sz w:val="26"/>
          <w:szCs w:val="26"/>
        </w:rPr>
        <w:t>жилого помещения непригодным для пр</w:t>
      </w:r>
      <w:r w:rsidR="00BA4AEE" w:rsidRPr="00F051EA">
        <w:rPr>
          <w:rFonts w:ascii="Times New Roman" w:hAnsi="Times New Roman" w:cs="Times New Roman"/>
          <w:sz w:val="26"/>
          <w:szCs w:val="26"/>
        </w:rPr>
        <w:t>о</w:t>
      </w:r>
      <w:r w:rsidR="00BA4AEE" w:rsidRPr="00F051EA">
        <w:rPr>
          <w:rFonts w:ascii="Times New Roman" w:hAnsi="Times New Roman" w:cs="Times New Roman"/>
          <w:sz w:val="26"/>
          <w:szCs w:val="26"/>
        </w:rPr>
        <w:t>живания и многоквартирного дома авари</w:t>
      </w:r>
      <w:r w:rsidR="00BA4AEE" w:rsidRPr="00F051EA">
        <w:rPr>
          <w:rFonts w:ascii="Times New Roman" w:hAnsi="Times New Roman" w:cs="Times New Roman"/>
          <w:sz w:val="26"/>
          <w:szCs w:val="26"/>
        </w:rPr>
        <w:t>й</w:t>
      </w:r>
      <w:r w:rsidR="00BA4AEE" w:rsidRPr="00F051EA">
        <w:rPr>
          <w:rFonts w:ascii="Times New Roman" w:hAnsi="Times New Roman" w:cs="Times New Roman"/>
          <w:sz w:val="26"/>
          <w:szCs w:val="26"/>
        </w:rPr>
        <w:t>ным и</w:t>
      </w:r>
    </w:p>
    <w:p w:rsidR="00BA4AEE" w:rsidRPr="00F051EA" w:rsidRDefault="00BA4AEE" w:rsidP="00F051EA">
      <w:pPr>
        <w:pStyle w:val="ConsPlusNormal"/>
        <w:widowControl/>
        <w:ind w:left="4080" w:firstLine="0"/>
        <w:rPr>
          <w:rFonts w:ascii="Times New Roman" w:hAnsi="Times New Roman" w:cs="Times New Roman"/>
          <w:sz w:val="26"/>
          <w:szCs w:val="26"/>
        </w:rPr>
      </w:pPr>
      <w:r w:rsidRPr="00F051EA">
        <w:rPr>
          <w:rFonts w:ascii="Times New Roman" w:hAnsi="Times New Roman" w:cs="Times New Roman"/>
          <w:sz w:val="26"/>
          <w:szCs w:val="26"/>
        </w:rPr>
        <w:t>подлежащим сносу или реконструкции</w:t>
      </w:r>
      <w:r w:rsidR="009D79C6" w:rsidRPr="00F051EA">
        <w:rPr>
          <w:rFonts w:ascii="Times New Roman" w:hAnsi="Times New Roman" w:cs="Times New Roman"/>
          <w:sz w:val="26"/>
          <w:szCs w:val="26"/>
        </w:rPr>
        <w:t>»</w:t>
      </w:r>
    </w:p>
    <w:p w:rsidR="00BA4AEE" w:rsidRDefault="00BA4AEE" w:rsidP="00DC265A">
      <w:pPr>
        <w:ind w:firstLine="709"/>
        <w:jc w:val="right"/>
        <w:rPr>
          <w:b/>
        </w:rPr>
      </w:pPr>
    </w:p>
    <w:p w:rsidR="00BA4AEE" w:rsidRDefault="00BA4AEE" w:rsidP="00BA4AEE">
      <w:pPr>
        <w:ind w:firstLine="709"/>
        <w:jc w:val="center"/>
        <w:rPr>
          <w:b/>
        </w:rPr>
      </w:pPr>
    </w:p>
    <w:p w:rsidR="00BA4AEE" w:rsidRDefault="00BA4AEE" w:rsidP="00BA4AEE">
      <w:pPr>
        <w:ind w:firstLine="709"/>
        <w:jc w:val="center"/>
        <w:rPr>
          <w:b/>
        </w:rPr>
      </w:pPr>
    </w:p>
    <w:p w:rsidR="00BA4AEE" w:rsidRDefault="00BA4AEE" w:rsidP="00BA4AEE">
      <w:pPr>
        <w:ind w:firstLine="709"/>
        <w:jc w:val="center"/>
        <w:rPr>
          <w:b/>
        </w:rPr>
      </w:pPr>
      <w:r>
        <w:rPr>
          <w:b/>
        </w:rPr>
        <w:t xml:space="preserve">Блок-схема </w:t>
      </w:r>
    </w:p>
    <w:p w:rsidR="00BA4AEE" w:rsidRDefault="00BA4AEE" w:rsidP="00BA4AEE">
      <w:pPr>
        <w:ind w:firstLine="709"/>
        <w:jc w:val="center"/>
        <w:rPr>
          <w:b/>
        </w:rPr>
      </w:pPr>
      <w:r>
        <w:rPr>
          <w:b/>
        </w:rPr>
        <w:t>предоставления муниципальной услуги</w:t>
      </w:r>
    </w:p>
    <w:p w:rsidR="00BA4AEE" w:rsidRDefault="00BA4AEE" w:rsidP="00BA4AEE">
      <w:pPr>
        <w:ind w:firstLine="709"/>
        <w:jc w:val="center"/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  <w:gridCol w:w="236"/>
      </w:tblGrid>
      <w:tr w:rsidR="00BA4AEE">
        <w:trPr>
          <w:gridAfter w:val="1"/>
          <w:wAfter w:w="236" w:type="dxa"/>
        </w:trPr>
        <w:tc>
          <w:tcPr>
            <w:tcW w:w="9570" w:type="dxa"/>
            <w:tcBorders>
              <w:bottom w:val="single" w:sz="4" w:space="0" w:color="auto"/>
            </w:tcBorders>
          </w:tcPr>
          <w:p w:rsidR="00BA4AEE" w:rsidRDefault="00B56CAC" w:rsidP="00EE57CB">
            <w:pPr>
              <w:jc w:val="center"/>
            </w:pPr>
            <w:r>
              <w:t>П</w:t>
            </w:r>
            <w:r w:rsidRPr="00D04C7C">
              <w:t xml:space="preserve">рием и рассмотрение </w:t>
            </w:r>
            <w:r w:rsidR="009D79C6">
              <w:t xml:space="preserve">документов в отделе </w:t>
            </w:r>
          </w:p>
        </w:tc>
      </w:tr>
      <w:tr w:rsidR="00BA4AEE">
        <w:trPr>
          <w:gridAfter w:val="1"/>
          <w:wAfter w:w="236" w:type="dxa"/>
          <w:trHeight w:val="517"/>
        </w:trPr>
        <w:tc>
          <w:tcPr>
            <w:tcW w:w="9570" w:type="dxa"/>
            <w:tcBorders>
              <w:left w:val="nil"/>
              <w:right w:val="nil"/>
            </w:tcBorders>
          </w:tcPr>
          <w:p w:rsidR="00BA4AEE" w:rsidRDefault="002576A7" w:rsidP="00DE7E0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-13970</wp:posOffset>
                      </wp:positionV>
                      <wp:extent cx="0" cy="342900"/>
                      <wp:effectExtent l="57150" t="5080" r="57150" b="23495"/>
                      <wp:wrapNone/>
                      <wp:docPr id="5" name="Lin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-1.1pt" to="228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pOKQIAAEs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">
                      <v:stroke endarrow="block"/>
                    </v:line>
                  </w:pict>
                </mc:Fallback>
              </mc:AlternateContent>
            </w:r>
          </w:p>
        </w:tc>
      </w:tr>
      <w:tr w:rsidR="00BA4AEE">
        <w:trPr>
          <w:gridAfter w:val="1"/>
          <w:wAfter w:w="236" w:type="dxa"/>
          <w:trHeight w:val="528"/>
        </w:trPr>
        <w:tc>
          <w:tcPr>
            <w:tcW w:w="9570" w:type="dxa"/>
            <w:tcBorders>
              <w:bottom w:val="single" w:sz="4" w:space="0" w:color="auto"/>
            </w:tcBorders>
          </w:tcPr>
          <w:p w:rsidR="00B56CAC" w:rsidRPr="00835549" w:rsidRDefault="00B56CAC" w:rsidP="00B56CAC">
            <w:pPr>
              <w:jc w:val="center"/>
            </w:pPr>
            <w:r>
              <w:t>Направление межведомственных запросов (в случае необходимости)</w:t>
            </w:r>
          </w:p>
          <w:p w:rsidR="00BA4AEE" w:rsidRDefault="00BA4AEE" w:rsidP="00DE7E0B">
            <w:pPr>
              <w:jc w:val="center"/>
            </w:pPr>
          </w:p>
        </w:tc>
      </w:tr>
      <w:tr w:rsidR="00BA4AEE">
        <w:trPr>
          <w:gridAfter w:val="1"/>
          <w:wAfter w:w="236" w:type="dxa"/>
          <w:trHeight w:val="541"/>
        </w:trPr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BA4AEE" w:rsidRDefault="002576A7" w:rsidP="00DE7E0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43180</wp:posOffset>
                      </wp:positionV>
                      <wp:extent cx="0" cy="342900"/>
                      <wp:effectExtent l="57150" t="5080" r="57150" b="23495"/>
                      <wp:wrapNone/>
                      <wp:docPr id="4" name="Lin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3.4pt" to="228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19PKQIAAEs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">
                      <v:stroke endarrow="block"/>
                    </v:line>
                  </w:pict>
                </mc:Fallback>
              </mc:AlternateContent>
            </w:r>
          </w:p>
          <w:p w:rsidR="00BA4AEE" w:rsidRDefault="00BA4AEE" w:rsidP="00DE7E0B">
            <w:pPr>
              <w:jc w:val="center"/>
            </w:pPr>
          </w:p>
        </w:tc>
      </w:tr>
      <w:tr w:rsidR="00BA4AEE">
        <w:trPr>
          <w:trHeight w:val="488"/>
        </w:trPr>
        <w:tc>
          <w:tcPr>
            <w:tcW w:w="9570" w:type="dxa"/>
            <w:tcBorders>
              <w:bottom w:val="single" w:sz="4" w:space="0" w:color="auto"/>
              <w:right w:val="single" w:sz="4" w:space="0" w:color="auto"/>
            </w:tcBorders>
          </w:tcPr>
          <w:p w:rsidR="00B56CAC" w:rsidRDefault="00B56CAC" w:rsidP="00B56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9E42A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</w:t>
            </w:r>
          </w:p>
          <w:p w:rsidR="00B56CAC" w:rsidRPr="009E42A4" w:rsidRDefault="00B56CAC" w:rsidP="00B56C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A4">
              <w:rPr>
                <w:rFonts w:ascii="Times New Roman" w:hAnsi="Times New Roman" w:cs="Times New Roman"/>
                <w:sz w:val="24"/>
                <w:szCs w:val="24"/>
              </w:rPr>
              <w:t>на заседании комиссии</w:t>
            </w:r>
          </w:p>
          <w:p w:rsidR="00BA4AEE" w:rsidRDefault="00BA4AEE" w:rsidP="00DE7E0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AEE" w:rsidRDefault="00BA4AEE" w:rsidP="00DE7E0B">
            <w:pPr>
              <w:jc w:val="center"/>
            </w:pPr>
          </w:p>
        </w:tc>
      </w:tr>
      <w:tr w:rsidR="00BA4AEE">
        <w:trPr>
          <w:trHeight w:val="497"/>
        </w:trPr>
        <w:tc>
          <w:tcPr>
            <w:tcW w:w="9570" w:type="dxa"/>
            <w:tcBorders>
              <w:left w:val="nil"/>
              <w:bottom w:val="single" w:sz="4" w:space="0" w:color="auto"/>
              <w:right w:val="nil"/>
            </w:tcBorders>
          </w:tcPr>
          <w:p w:rsidR="00BA4AEE" w:rsidRDefault="002576A7" w:rsidP="00DE7E0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76200</wp:posOffset>
                      </wp:positionV>
                      <wp:extent cx="1905" cy="284480"/>
                      <wp:effectExtent l="57150" t="9525" r="55245" b="20320"/>
                      <wp:wrapNone/>
                      <wp:docPr id="3" name="Lin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284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6pt" to="228.1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yVrLQIAAE4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4AEE" w:rsidRDefault="00BA4AEE" w:rsidP="00DE7E0B">
            <w:pPr>
              <w:jc w:val="center"/>
            </w:pPr>
          </w:p>
        </w:tc>
      </w:tr>
      <w:tr w:rsidR="00BA4AEE">
        <w:trPr>
          <w:trHeight w:val="863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EE" w:rsidRDefault="00BA4AEE" w:rsidP="00DE7E0B">
            <w:pPr>
              <w:jc w:val="center"/>
            </w:pPr>
            <w:r>
              <w:t>Оформление акта обследования помещения (в случае  проведения обследования помещ</w:t>
            </w:r>
            <w:r>
              <w:t>е</w:t>
            </w:r>
            <w:r>
              <w:t xml:space="preserve">ния) и заключения о признании жилого помещения </w:t>
            </w:r>
            <w:proofErr w:type="gramStart"/>
            <w:r>
              <w:t>пригодным</w:t>
            </w:r>
            <w:proofErr w:type="gramEnd"/>
            <w:r>
              <w:t xml:space="preserve"> (непригодным) </w:t>
            </w:r>
          </w:p>
          <w:p w:rsidR="00BA4AEE" w:rsidRDefault="00BA4AEE" w:rsidP="00DE7E0B">
            <w:pPr>
              <w:jc w:val="center"/>
            </w:pPr>
            <w:r>
              <w:t xml:space="preserve">для проживания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AEE" w:rsidRDefault="00BA4AEE" w:rsidP="00DE7E0B">
            <w:pPr>
              <w:jc w:val="center"/>
            </w:pPr>
          </w:p>
        </w:tc>
      </w:tr>
      <w:tr w:rsidR="00BA4AEE">
        <w:trPr>
          <w:trHeight w:val="481"/>
        </w:trPr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4AEE" w:rsidRDefault="002576A7" w:rsidP="00DE7E0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0</wp:posOffset>
                      </wp:positionV>
                      <wp:extent cx="1905" cy="284480"/>
                      <wp:effectExtent l="57150" t="9525" r="55245" b="20320"/>
                      <wp:wrapNone/>
                      <wp:docPr id="2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284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0" to="228.1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LPMLQIAAE4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4AEE" w:rsidRDefault="00BA4AEE" w:rsidP="00DE7E0B">
            <w:pPr>
              <w:jc w:val="center"/>
            </w:pPr>
          </w:p>
        </w:tc>
      </w:tr>
      <w:tr w:rsidR="00BA4AE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EE" w:rsidRDefault="00BA4AEE" w:rsidP="00DE7E0B">
            <w:pPr>
              <w:jc w:val="center"/>
            </w:pPr>
            <w:r>
              <w:t xml:space="preserve">Направление (выдача) заключения о признании жилого помещения </w:t>
            </w:r>
            <w:proofErr w:type="gramStart"/>
            <w:r>
              <w:t>пригодным</w:t>
            </w:r>
            <w:proofErr w:type="gramEnd"/>
            <w:r>
              <w:t xml:space="preserve"> (непр</w:t>
            </w:r>
            <w:r>
              <w:t>и</w:t>
            </w:r>
            <w:r>
              <w:t>годным) для постоянного проживания заявителю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4AEE" w:rsidRDefault="00BA4AEE" w:rsidP="00DE7E0B">
            <w:pPr>
              <w:jc w:val="center"/>
            </w:pPr>
          </w:p>
        </w:tc>
      </w:tr>
    </w:tbl>
    <w:p w:rsidR="00BA4AEE" w:rsidRDefault="00BA4AEE" w:rsidP="00BA4AEE">
      <w:pPr>
        <w:ind w:firstLine="709"/>
        <w:jc w:val="both"/>
      </w:pPr>
    </w:p>
    <w:p w:rsidR="00BA4AEE" w:rsidRDefault="00BA4AEE" w:rsidP="00BA4AEE">
      <w:pPr>
        <w:ind w:firstLine="709"/>
        <w:jc w:val="both"/>
      </w:pPr>
    </w:p>
    <w:p w:rsidR="001F517A" w:rsidRDefault="001F517A">
      <w:r>
        <w:br w:type="page"/>
      </w:r>
    </w:p>
    <w:p w:rsidR="001F517A" w:rsidRPr="00F051EA" w:rsidRDefault="001F517A" w:rsidP="00F051EA">
      <w:pPr>
        <w:ind w:left="4253"/>
        <w:jc w:val="both"/>
        <w:rPr>
          <w:sz w:val="26"/>
          <w:szCs w:val="26"/>
        </w:rPr>
      </w:pPr>
      <w:r w:rsidRPr="00F051EA">
        <w:rPr>
          <w:sz w:val="26"/>
          <w:szCs w:val="26"/>
        </w:rPr>
        <w:lastRenderedPageBreak/>
        <w:t xml:space="preserve">Приложение </w:t>
      </w:r>
      <w:r w:rsidR="00982F7A" w:rsidRPr="00F051EA">
        <w:rPr>
          <w:sz w:val="26"/>
          <w:szCs w:val="26"/>
        </w:rPr>
        <w:t>№ 7</w:t>
      </w:r>
    </w:p>
    <w:p w:rsidR="001F517A" w:rsidRPr="00F051EA" w:rsidRDefault="001F517A" w:rsidP="00F051EA">
      <w:pPr>
        <w:ind w:left="4253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к административному регламенту</w:t>
      </w:r>
    </w:p>
    <w:p w:rsidR="001F517A" w:rsidRPr="00F051EA" w:rsidRDefault="001F517A" w:rsidP="00F051EA">
      <w:pPr>
        <w:ind w:left="4253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предоставления муниципальной услуги</w:t>
      </w:r>
    </w:p>
    <w:p w:rsidR="001F517A" w:rsidRPr="00F051EA" w:rsidRDefault="001F517A" w:rsidP="00F051EA">
      <w:pPr>
        <w:ind w:left="4253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«Признание помещения жилым помещением, жилого помещения неприго</w:t>
      </w:r>
      <w:r w:rsidRPr="00F051EA">
        <w:rPr>
          <w:sz w:val="26"/>
          <w:szCs w:val="26"/>
        </w:rPr>
        <w:t>д</w:t>
      </w:r>
      <w:r w:rsidRPr="00F051EA">
        <w:rPr>
          <w:sz w:val="26"/>
          <w:szCs w:val="26"/>
        </w:rPr>
        <w:t>ным для проживания и многоквартирного дома аварийным и подлежащим сносу или реконструкции»</w:t>
      </w:r>
    </w:p>
    <w:p w:rsidR="001F517A" w:rsidRPr="00D44A0F" w:rsidRDefault="001F517A" w:rsidP="001F517A">
      <w:pPr>
        <w:ind w:firstLine="709"/>
        <w:jc w:val="right"/>
        <w:rPr>
          <w:szCs w:val="28"/>
        </w:rPr>
      </w:pPr>
    </w:p>
    <w:p w:rsidR="001F517A" w:rsidRPr="00F051EA" w:rsidRDefault="001F517A" w:rsidP="001F517A">
      <w:pPr>
        <w:ind w:firstLine="709"/>
        <w:jc w:val="center"/>
        <w:rPr>
          <w:b/>
          <w:sz w:val="26"/>
          <w:szCs w:val="26"/>
        </w:rPr>
      </w:pPr>
      <w:r w:rsidRPr="00F051EA">
        <w:rPr>
          <w:b/>
          <w:sz w:val="26"/>
          <w:szCs w:val="26"/>
        </w:rPr>
        <w:t>Перечень требований, которым должно отвечать жилое помещение</w:t>
      </w:r>
    </w:p>
    <w:p w:rsidR="001F517A" w:rsidRPr="00F051EA" w:rsidRDefault="001F517A" w:rsidP="001F517A">
      <w:pPr>
        <w:ind w:firstLine="709"/>
        <w:rPr>
          <w:sz w:val="26"/>
          <w:szCs w:val="26"/>
        </w:rPr>
      </w:pP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В соответствии с частью 4 статьи 22 Жилищного кодекса Российской Фед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рации и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</w:t>
      </w:r>
      <w:r w:rsidRPr="00F051EA">
        <w:rPr>
          <w:sz w:val="26"/>
          <w:szCs w:val="26"/>
        </w:rPr>
        <w:t>а</w:t>
      </w:r>
      <w:r w:rsidRPr="00F051EA">
        <w:rPr>
          <w:sz w:val="26"/>
          <w:szCs w:val="26"/>
        </w:rPr>
        <w:t>рийным и подлежащим сносу или реконструкции» жилое помещение должно отв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чать следующим требованиям: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1)</w:t>
      </w:r>
      <w:r w:rsidRPr="00F051EA">
        <w:rPr>
          <w:sz w:val="26"/>
          <w:szCs w:val="26"/>
        </w:rPr>
        <w:tab/>
        <w:t>жилые помещения должны располагаться преимущественно в домах, расположенных в жилой зоне в соответствии с функциональным зонированием территории;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2)</w:t>
      </w:r>
      <w:r w:rsidRPr="00F051EA">
        <w:rPr>
          <w:sz w:val="26"/>
          <w:szCs w:val="26"/>
        </w:rPr>
        <w:tab/>
        <w:t>несущие и ограждающие конструкции жилого помещения, в том числе входящие в состав общего имущества собственников помещений в многоква</w:t>
      </w:r>
      <w:r w:rsidRPr="00F051EA">
        <w:rPr>
          <w:sz w:val="26"/>
          <w:szCs w:val="26"/>
        </w:rPr>
        <w:t>р</w:t>
      </w:r>
      <w:r w:rsidRPr="00F051EA">
        <w:rPr>
          <w:sz w:val="26"/>
          <w:szCs w:val="26"/>
        </w:rPr>
        <w:t>тирном доме, должны находиться в работоспособном состоянии, при котором во</w:t>
      </w:r>
      <w:r w:rsidRPr="00F051EA">
        <w:rPr>
          <w:sz w:val="26"/>
          <w:szCs w:val="26"/>
        </w:rPr>
        <w:t>з</w:t>
      </w:r>
      <w:r w:rsidRPr="00F051EA">
        <w:rPr>
          <w:sz w:val="26"/>
          <w:szCs w:val="26"/>
        </w:rPr>
        <w:t xml:space="preserve">никшие в ходе эксплуатации нарушения в части </w:t>
      </w:r>
      <w:proofErr w:type="spellStart"/>
      <w:r w:rsidRPr="00F051EA">
        <w:rPr>
          <w:sz w:val="26"/>
          <w:szCs w:val="26"/>
        </w:rPr>
        <w:t>деформативности</w:t>
      </w:r>
      <w:proofErr w:type="spellEnd"/>
      <w:r w:rsidRPr="00F051EA">
        <w:rPr>
          <w:sz w:val="26"/>
          <w:szCs w:val="26"/>
        </w:rPr>
        <w:t xml:space="preserve"> (а в железоб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 xml:space="preserve">тонных конструкциях - в части </w:t>
      </w:r>
      <w:proofErr w:type="spellStart"/>
      <w:r w:rsidRPr="00F051EA">
        <w:rPr>
          <w:sz w:val="26"/>
          <w:szCs w:val="26"/>
        </w:rPr>
        <w:t>трещиностойкости</w:t>
      </w:r>
      <w:proofErr w:type="spellEnd"/>
      <w:r w:rsidRPr="00F051EA">
        <w:rPr>
          <w:sz w:val="26"/>
          <w:szCs w:val="26"/>
        </w:rPr>
        <w:t>) не приводят к нарушению раб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тоспособности и несущей способности конструкций, надежности жилого дома и обеспечивают безопасное пребывание граждан и</w:t>
      </w:r>
      <w:proofErr w:type="gramEnd"/>
      <w:r w:rsidRPr="00F051EA">
        <w:rPr>
          <w:sz w:val="26"/>
          <w:szCs w:val="26"/>
        </w:rPr>
        <w:t xml:space="preserve"> сохранность инженерного обор</w:t>
      </w:r>
      <w:r w:rsidRPr="00F051EA">
        <w:rPr>
          <w:sz w:val="26"/>
          <w:szCs w:val="26"/>
        </w:rPr>
        <w:t>у</w:t>
      </w:r>
      <w:r w:rsidRPr="00F051EA">
        <w:rPr>
          <w:sz w:val="26"/>
          <w:szCs w:val="26"/>
        </w:rPr>
        <w:t>дования;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3)</w:t>
      </w:r>
      <w:r w:rsidRPr="00F051EA">
        <w:rPr>
          <w:sz w:val="26"/>
          <w:szCs w:val="26"/>
        </w:rPr>
        <w:tab/>
        <w:t>основания и несущие конструкции жилого дома, а также основания и несущие конструкции, входящие в состав общего имущества собственников пом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щений в многоквартирном доме, не должны иметь разрушения и повреждения, приводящие к их деформации или образованию трещин, снижающие их несущую способность и ухудшающие эксплуатационные свойства конструкций или жилого дома в целом;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4)</w:t>
      </w:r>
      <w:r w:rsidRPr="00F051EA">
        <w:rPr>
          <w:sz w:val="26"/>
          <w:szCs w:val="26"/>
        </w:rPr>
        <w:tab/>
        <w:t>жилое помещение, равно как и общее имущество собственников п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мещений в многоквартирном доме, должно быть обустроено и оборудовано таким образом, чтобы предупредить риск получения травм жильцами при передвижении внутри и около жилого помещения, при входе в жилое помещение и жилой дом и выходе из них, а также при пользовании инженерным оборудованием и обеспечить возможность перемещения предметов инженерного оборудования соответству</w:t>
      </w:r>
      <w:r w:rsidRPr="00F051EA">
        <w:rPr>
          <w:sz w:val="26"/>
          <w:szCs w:val="26"/>
        </w:rPr>
        <w:t>ю</w:t>
      </w:r>
      <w:r w:rsidRPr="00F051EA">
        <w:rPr>
          <w:sz w:val="26"/>
          <w:szCs w:val="26"/>
        </w:rPr>
        <w:t>щих помещений</w:t>
      </w:r>
      <w:proofErr w:type="gramEnd"/>
      <w:r w:rsidRPr="00F051EA">
        <w:rPr>
          <w:sz w:val="26"/>
          <w:szCs w:val="26"/>
        </w:rPr>
        <w:t xml:space="preserve"> квартир и вспомогательных помещений дома, входящих в состав общего имущества собственников помещений в многоквартирном доме. </w:t>
      </w:r>
      <w:proofErr w:type="gramStart"/>
      <w:r w:rsidRPr="00F051EA">
        <w:rPr>
          <w:sz w:val="26"/>
          <w:szCs w:val="26"/>
        </w:rPr>
        <w:t xml:space="preserve">При этом уклон и </w:t>
      </w:r>
      <w:r w:rsidRPr="00F051EA">
        <w:rPr>
          <w:sz w:val="26"/>
          <w:szCs w:val="26"/>
        </w:rPr>
        <w:lastRenderedPageBreak/>
        <w:t xml:space="preserve">ширина лестничных маршей и пандусов, высота ступеней, ширина </w:t>
      </w:r>
      <w:proofErr w:type="spellStart"/>
      <w:r w:rsidRPr="00F051EA">
        <w:rPr>
          <w:sz w:val="26"/>
          <w:szCs w:val="26"/>
        </w:rPr>
        <w:t>прост</w:t>
      </w:r>
      <w:r w:rsidRPr="00F051EA">
        <w:rPr>
          <w:sz w:val="26"/>
          <w:szCs w:val="26"/>
        </w:rPr>
        <w:t>у</w:t>
      </w:r>
      <w:r w:rsidRPr="00F051EA">
        <w:rPr>
          <w:sz w:val="26"/>
          <w:szCs w:val="26"/>
        </w:rPr>
        <w:t>пей</w:t>
      </w:r>
      <w:proofErr w:type="spellEnd"/>
      <w:r w:rsidRPr="00F051EA">
        <w:rPr>
          <w:sz w:val="26"/>
          <w:szCs w:val="26"/>
        </w:rPr>
        <w:t>, ширина лестничных площадок, высота проходов по лестницам, подвалу, эк</w:t>
      </w:r>
      <w:r w:rsidRPr="00F051EA">
        <w:rPr>
          <w:sz w:val="26"/>
          <w:szCs w:val="26"/>
        </w:rPr>
        <w:t>с</w:t>
      </w:r>
      <w:r w:rsidRPr="00F051EA">
        <w:rPr>
          <w:sz w:val="26"/>
          <w:szCs w:val="26"/>
        </w:rPr>
        <w:t>плуатируемому чердаку, размеры дверных проемов должны обеспечивать удобство и безопасность передвижения и размещения;</w:t>
      </w:r>
      <w:proofErr w:type="gramEnd"/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5)</w:t>
      </w:r>
      <w:r w:rsidRPr="00F051EA">
        <w:rPr>
          <w:sz w:val="26"/>
          <w:szCs w:val="26"/>
        </w:rPr>
        <w:tab/>
        <w:t>жилое помещение должно быть обеспечено инженерными системами (электроосвещение, хозяйственно-питьевое и горячее водоснабжение, водоотвед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ние, отопление и вентиляция, а в газифицированных районах также и газоснабж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 xml:space="preserve">ние). </w:t>
      </w:r>
      <w:proofErr w:type="gramStart"/>
      <w:r w:rsidRPr="00F051EA">
        <w:rPr>
          <w:sz w:val="26"/>
          <w:szCs w:val="26"/>
        </w:rPr>
        <w:t>В поселениях без централизованных инженерных сетей в одно- и двухэта</w:t>
      </w:r>
      <w:r w:rsidRPr="00F051EA">
        <w:rPr>
          <w:sz w:val="26"/>
          <w:szCs w:val="26"/>
        </w:rPr>
        <w:t>ж</w:t>
      </w:r>
      <w:r w:rsidRPr="00F051EA">
        <w:rPr>
          <w:sz w:val="26"/>
          <w:szCs w:val="26"/>
        </w:rPr>
        <w:t>ных зданиях допускается отсутствие водопровода и канализированных уборных;</w:t>
      </w:r>
      <w:proofErr w:type="gramEnd"/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6)</w:t>
      </w:r>
      <w:r w:rsidRPr="00F051EA">
        <w:rPr>
          <w:sz w:val="26"/>
          <w:szCs w:val="26"/>
        </w:rPr>
        <w:tab/>
        <w:t>инженерные системы (вентиляция, отопление, водоснабжение, вод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отведение, лифты и др.), оборудование и механизмы, находящиеся в жилых пом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щениях, а также входящие в состав общего имущества собственников помещений в многоквартирном доме, должны соответствовать требованиям санитарно-эпидемиологической безопасности. Устройство вентиляционной системы жилых помещений должно исключать поступление воздуха из одной квартиры в другую. Не допускается объединение вентиляционных каналов кухонь и санитарных узлов (вспомогательных помещений) с жилыми комнатами;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7)</w:t>
      </w:r>
      <w:r w:rsidRPr="00F051EA">
        <w:rPr>
          <w:sz w:val="26"/>
          <w:szCs w:val="26"/>
        </w:rPr>
        <w:tab/>
        <w:t>кратность воздухообмена во всех вентилируемых жилых помещениях должна соответствовать установленным нормам;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8)</w:t>
      </w:r>
      <w:r w:rsidRPr="00F051EA">
        <w:rPr>
          <w:sz w:val="26"/>
          <w:szCs w:val="26"/>
        </w:rPr>
        <w:tab/>
        <w:t>инженерные системы (вентиляция, отопление, водоснабжение, вод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отведение, лифты и др.), находящиеся в жилых помещениях, а также входящие в состав общего имущества собственников помещений в многоквартирном доме, должны быть размещены и смонтированы в соответствии с требованиями безопа</w:t>
      </w:r>
      <w:r w:rsidRPr="00F051EA">
        <w:rPr>
          <w:sz w:val="26"/>
          <w:szCs w:val="26"/>
        </w:rPr>
        <w:t>с</w:t>
      </w:r>
      <w:r w:rsidRPr="00F051EA">
        <w:rPr>
          <w:sz w:val="26"/>
          <w:szCs w:val="26"/>
        </w:rPr>
        <w:t>ности, установленными техническим регламентом о безопасности зданий и соор</w:t>
      </w:r>
      <w:r w:rsidRPr="00F051EA">
        <w:rPr>
          <w:sz w:val="26"/>
          <w:szCs w:val="26"/>
        </w:rPr>
        <w:t>у</w:t>
      </w:r>
      <w:r w:rsidRPr="00F051EA">
        <w:rPr>
          <w:sz w:val="26"/>
          <w:szCs w:val="26"/>
        </w:rPr>
        <w:t>жений, и инструкциями заводов - изготовителей оборудования, а также с гигиен</w:t>
      </w:r>
      <w:r w:rsidRPr="00F051EA">
        <w:rPr>
          <w:sz w:val="26"/>
          <w:szCs w:val="26"/>
        </w:rPr>
        <w:t>и</w:t>
      </w:r>
      <w:r w:rsidRPr="00F051EA">
        <w:rPr>
          <w:sz w:val="26"/>
          <w:szCs w:val="26"/>
        </w:rPr>
        <w:t>ческими нормативами, в том числе в отношении допустимого</w:t>
      </w:r>
      <w:proofErr w:type="gramEnd"/>
      <w:r w:rsidRPr="00F051EA">
        <w:rPr>
          <w:sz w:val="26"/>
          <w:szCs w:val="26"/>
        </w:rPr>
        <w:t xml:space="preserve"> уровня шума и ви</w:t>
      </w:r>
      <w:r w:rsidRPr="00F051EA">
        <w:rPr>
          <w:sz w:val="26"/>
          <w:szCs w:val="26"/>
        </w:rPr>
        <w:t>б</w:t>
      </w:r>
      <w:r w:rsidRPr="00F051EA">
        <w:rPr>
          <w:sz w:val="26"/>
          <w:szCs w:val="26"/>
        </w:rPr>
        <w:t>рации, которые создаются этими инженерными системами;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9)</w:t>
      </w:r>
      <w:r w:rsidRPr="00F051EA">
        <w:rPr>
          <w:sz w:val="26"/>
          <w:szCs w:val="26"/>
        </w:rPr>
        <w:tab/>
        <w:t>наружные ограждающие конструкции жилого помещения, входящие в состав общего имущества собственников помещений в многоквартирном доме, должны иметь теплоизоляцию, обеспечивающую в холодный период года относ</w:t>
      </w:r>
      <w:r w:rsidRPr="00F051EA">
        <w:rPr>
          <w:sz w:val="26"/>
          <w:szCs w:val="26"/>
        </w:rPr>
        <w:t>и</w:t>
      </w:r>
      <w:r w:rsidRPr="00F051EA">
        <w:rPr>
          <w:sz w:val="26"/>
          <w:szCs w:val="26"/>
        </w:rPr>
        <w:t>тельную влажность в межквартирном коридоре и жилых комнатах не более 60 пр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 xml:space="preserve">центов, температуру отапливаемых помещений не менее +18 градусов по Цельсию, а также изоляцию от проникновения наружного холодного воздуха, </w:t>
      </w:r>
      <w:proofErr w:type="spellStart"/>
      <w:r w:rsidRPr="00F051EA">
        <w:rPr>
          <w:sz w:val="26"/>
          <w:szCs w:val="26"/>
        </w:rPr>
        <w:t>пароизоляцию</w:t>
      </w:r>
      <w:proofErr w:type="spellEnd"/>
      <w:r w:rsidRPr="00F051EA">
        <w:rPr>
          <w:sz w:val="26"/>
          <w:szCs w:val="26"/>
        </w:rPr>
        <w:t xml:space="preserve"> от диффузии водяного пара из помещения</w:t>
      </w:r>
      <w:proofErr w:type="gramEnd"/>
      <w:r w:rsidRPr="00F051EA">
        <w:rPr>
          <w:sz w:val="26"/>
          <w:szCs w:val="26"/>
        </w:rPr>
        <w:t>, обеспечивающие отсутствие конденс</w:t>
      </w:r>
      <w:r w:rsidRPr="00F051EA">
        <w:rPr>
          <w:sz w:val="26"/>
          <w:szCs w:val="26"/>
        </w:rPr>
        <w:t>а</w:t>
      </w:r>
      <w:r w:rsidRPr="00F051EA">
        <w:rPr>
          <w:sz w:val="26"/>
          <w:szCs w:val="26"/>
        </w:rPr>
        <w:t xml:space="preserve">ции влаги на внутренних поверхностях </w:t>
      </w:r>
      <w:proofErr w:type="spellStart"/>
      <w:r w:rsidRPr="00F051EA">
        <w:rPr>
          <w:sz w:val="26"/>
          <w:szCs w:val="26"/>
        </w:rPr>
        <w:t>несветопрозрачных</w:t>
      </w:r>
      <w:proofErr w:type="spellEnd"/>
      <w:r w:rsidRPr="00F051EA">
        <w:rPr>
          <w:sz w:val="26"/>
          <w:szCs w:val="26"/>
        </w:rPr>
        <w:t xml:space="preserve"> ограждающих ко</w:t>
      </w:r>
      <w:r w:rsidRPr="00F051EA">
        <w:rPr>
          <w:sz w:val="26"/>
          <w:szCs w:val="26"/>
        </w:rPr>
        <w:t>н</w:t>
      </w:r>
      <w:r w:rsidRPr="00F051EA">
        <w:rPr>
          <w:sz w:val="26"/>
          <w:szCs w:val="26"/>
        </w:rPr>
        <w:t>струкций и препятствующие накоплению излишней влаги в конструкциях жилого дома;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10)</w:t>
      </w:r>
      <w:r w:rsidRPr="00F051EA">
        <w:rPr>
          <w:sz w:val="26"/>
          <w:szCs w:val="26"/>
        </w:rPr>
        <w:tab/>
        <w:t>жилые помещения, а также помещения, входящие в состав общего имущества собственников помещений в многоквартирном доме, должны быть защищены от проникновения дождевой, талой и грунтовой воды и возможных быт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вых утечек воды из инженерных систем при помощи конструктивных средств и технических устройств;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lastRenderedPageBreak/>
        <w:t>11)</w:t>
      </w:r>
      <w:r w:rsidRPr="00F051EA">
        <w:rPr>
          <w:sz w:val="26"/>
          <w:szCs w:val="26"/>
        </w:rPr>
        <w:tab/>
        <w:t>доступ к жилому помещению, расположенному в многоквартирном доме выше пятого этажа, за исключением мансардного этажа, должен осущест</w:t>
      </w:r>
      <w:r w:rsidRPr="00F051EA">
        <w:rPr>
          <w:sz w:val="26"/>
          <w:szCs w:val="26"/>
        </w:rPr>
        <w:t>в</w:t>
      </w:r>
      <w:r w:rsidRPr="00F051EA">
        <w:rPr>
          <w:sz w:val="26"/>
          <w:szCs w:val="26"/>
        </w:rPr>
        <w:t>ляться при помощи лифта;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12)</w:t>
      </w:r>
      <w:r w:rsidRPr="00F051EA">
        <w:rPr>
          <w:sz w:val="26"/>
          <w:szCs w:val="26"/>
        </w:rPr>
        <w:tab/>
        <w:t>допустимая высота эксплуатируемого жилого дома и площадь этажа в пределах пожарного отсека, входящего в состав общего имущества собственников помещений в многоквартирном доме, должны соответствовать классу конструкти</w:t>
      </w:r>
      <w:r w:rsidRPr="00F051EA">
        <w:rPr>
          <w:sz w:val="26"/>
          <w:szCs w:val="26"/>
        </w:rPr>
        <w:t>в</w:t>
      </w:r>
      <w:r w:rsidRPr="00F051EA">
        <w:rPr>
          <w:sz w:val="26"/>
          <w:szCs w:val="26"/>
        </w:rPr>
        <w:t>ной пожарной опасности здания и степени его огнестойкости, установленным в действующих нормативных правовых актах, и обеспечивать пожарную безопа</w:t>
      </w:r>
      <w:r w:rsidRPr="00F051EA">
        <w:rPr>
          <w:sz w:val="26"/>
          <w:szCs w:val="26"/>
        </w:rPr>
        <w:t>с</w:t>
      </w:r>
      <w:r w:rsidRPr="00F051EA">
        <w:rPr>
          <w:sz w:val="26"/>
          <w:szCs w:val="26"/>
        </w:rPr>
        <w:t>ность жилого помещения и жилого дома в целом;</w:t>
      </w:r>
      <w:proofErr w:type="gramEnd"/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13)</w:t>
      </w:r>
      <w:r w:rsidRPr="00F051EA">
        <w:rPr>
          <w:sz w:val="26"/>
          <w:szCs w:val="26"/>
        </w:rPr>
        <w:tab/>
        <w:t>в реконструируемом жилом помещении при изменении местополож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 xml:space="preserve">ния санитарно-технических узлов должны быть осуществлены мероприятия по </w:t>
      </w:r>
      <w:proofErr w:type="spellStart"/>
      <w:r w:rsidRPr="00F051EA">
        <w:rPr>
          <w:sz w:val="26"/>
          <w:szCs w:val="26"/>
        </w:rPr>
        <w:t>гидр</w:t>
      </w:r>
      <w:proofErr w:type="gramStart"/>
      <w:r w:rsidRPr="00F051EA">
        <w:rPr>
          <w:sz w:val="26"/>
          <w:szCs w:val="26"/>
        </w:rPr>
        <w:t>о</w:t>
      </w:r>
      <w:proofErr w:type="spellEnd"/>
      <w:r w:rsidRPr="00F051EA">
        <w:rPr>
          <w:sz w:val="26"/>
          <w:szCs w:val="26"/>
        </w:rPr>
        <w:t>-</w:t>
      </w:r>
      <w:proofErr w:type="gramEnd"/>
      <w:r w:rsidRPr="00F051EA">
        <w:rPr>
          <w:sz w:val="26"/>
          <w:szCs w:val="26"/>
        </w:rPr>
        <w:t xml:space="preserve">, </w:t>
      </w:r>
      <w:proofErr w:type="spellStart"/>
      <w:r w:rsidRPr="00F051EA">
        <w:rPr>
          <w:sz w:val="26"/>
          <w:szCs w:val="26"/>
        </w:rPr>
        <w:t>шумо</w:t>
      </w:r>
      <w:proofErr w:type="spellEnd"/>
      <w:r w:rsidRPr="00F051EA">
        <w:rPr>
          <w:sz w:val="26"/>
          <w:szCs w:val="26"/>
        </w:rPr>
        <w:t>- и виброизоляции, обеспечению их системами вентиляции, а также при необходимости должны быть усилены перекрытия, на которых установлено оборудование санитарно-технических узлов;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14)</w:t>
      </w:r>
      <w:r w:rsidRPr="00F051EA">
        <w:rPr>
          <w:sz w:val="26"/>
          <w:szCs w:val="26"/>
        </w:rPr>
        <w:tab/>
        <w:t>объемно-планировочное решение жилых помещений и их располож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ние в многоквартирном доме, минимальная площадь комнат и помещений вспом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гательного использования, предназначенных для удовлетворения гражданами б</w:t>
      </w:r>
      <w:r w:rsidRPr="00F051EA">
        <w:rPr>
          <w:sz w:val="26"/>
          <w:szCs w:val="26"/>
        </w:rPr>
        <w:t>ы</w:t>
      </w:r>
      <w:r w:rsidRPr="00F051EA">
        <w:rPr>
          <w:sz w:val="26"/>
          <w:szCs w:val="26"/>
        </w:rPr>
        <w:t>товых и иных нужд, связанных с их проживанием в жилых помещениях (кроме прихожей и коридора), должны обеспечивать возможность размещения необход</w:t>
      </w:r>
      <w:r w:rsidRPr="00F051EA">
        <w:rPr>
          <w:sz w:val="26"/>
          <w:szCs w:val="26"/>
        </w:rPr>
        <w:t>и</w:t>
      </w:r>
      <w:r w:rsidRPr="00F051EA">
        <w:rPr>
          <w:sz w:val="26"/>
          <w:szCs w:val="26"/>
        </w:rPr>
        <w:t>мого набора предметов мебели и функционального оборудования с учетом треб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>ваний эргономики;</w:t>
      </w:r>
      <w:proofErr w:type="gramEnd"/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15)</w:t>
      </w:r>
      <w:r w:rsidRPr="00F051EA">
        <w:rPr>
          <w:sz w:val="26"/>
          <w:szCs w:val="26"/>
        </w:rPr>
        <w:tab/>
        <w:t>в жилом помещении требуемая инсоляция должна обеспечиваться для одно-, двух- и трехкомнатных квартир - не менее чем в одной комнате, для чет</w:t>
      </w:r>
      <w:r w:rsidRPr="00F051EA">
        <w:rPr>
          <w:sz w:val="26"/>
          <w:szCs w:val="26"/>
        </w:rPr>
        <w:t>ы</w:t>
      </w:r>
      <w:r w:rsidRPr="00F051EA">
        <w:rPr>
          <w:sz w:val="26"/>
          <w:szCs w:val="26"/>
        </w:rPr>
        <w:t>рех-, пят</w:t>
      </w:r>
      <w:proofErr w:type="gramStart"/>
      <w:r w:rsidRPr="00F051EA">
        <w:rPr>
          <w:sz w:val="26"/>
          <w:szCs w:val="26"/>
        </w:rPr>
        <w:t>и-</w:t>
      </w:r>
      <w:proofErr w:type="gramEnd"/>
      <w:r w:rsidRPr="00F051EA">
        <w:rPr>
          <w:sz w:val="26"/>
          <w:szCs w:val="26"/>
        </w:rPr>
        <w:t xml:space="preserve"> и </w:t>
      </w:r>
      <w:proofErr w:type="spellStart"/>
      <w:r w:rsidRPr="00F051EA">
        <w:rPr>
          <w:sz w:val="26"/>
          <w:szCs w:val="26"/>
        </w:rPr>
        <w:t>шестикомнатных</w:t>
      </w:r>
      <w:proofErr w:type="spellEnd"/>
      <w:r w:rsidRPr="00F051EA">
        <w:rPr>
          <w:sz w:val="26"/>
          <w:szCs w:val="26"/>
        </w:rPr>
        <w:t xml:space="preserve"> квартир - не менее чем в 2 комнатах;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proofErr w:type="gramStart"/>
      <w:r w:rsidRPr="00F051EA">
        <w:rPr>
          <w:sz w:val="26"/>
          <w:szCs w:val="26"/>
        </w:rPr>
        <w:t>16)</w:t>
      </w:r>
      <w:r w:rsidRPr="00F051EA">
        <w:rPr>
          <w:sz w:val="26"/>
          <w:szCs w:val="26"/>
        </w:rPr>
        <w:tab/>
        <w:t>длительность инсоляции в осенне-зимний период года в жилом помещении для центральной, северной и южной зон должна отвечать соответству</w:t>
      </w:r>
      <w:r w:rsidRPr="00F051EA">
        <w:rPr>
          <w:sz w:val="26"/>
          <w:szCs w:val="26"/>
        </w:rPr>
        <w:t>ю</w:t>
      </w:r>
      <w:r w:rsidRPr="00F051EA">
        <w:rPr>
          <w:sz w:val="26"/>
          <w:szCs w:val="26"/>
        </w:rPr>
        <w:t>щим санитарным нормам.</w:t>
      </w:r>
      <w:proofErr w:type="gramEnd"/>
      <w:r w:rsidRPr="00F051EA">
        <w:rPr>
          <w:sz w:val="26"/>
          <w:szCs w:val="26"/>
        </w:rPr>
        <w:t xml:space="preserve"> Коэффициент естественной освещенности в комнатах и кухнях должен быть не менее 0,5 процента в середине жилого помещения;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17)</w:t>
      </w:r>
      <w:r w:rsidRPr="00F051EA">
        <w:rPr>
          <w:sz w:val="26"/>
          <w:szCs w:val="26"/>
        </w:rPr>
        <w:tab/>
        <w:t>высота (от пола до потолка) комнат и кухни (кухни-столовой) в кл</w:t>
      </w:r>
      <w:r w:rsidRPr="00F051EA">
        <w:rPr>
          <w:sz w:val="26"/>
          <w:szCs w:val="26"/>
        </w:rPr>
        <w:t>и</w:t>
      </w:r>
      <w:r w:rsidRPr="00F051EA">
        <w:rPr>
          <w:sz w:val="26"/>
          <w:szCs w:val="26"/>
        </w:rPr>
        <w:t xml:space="preserve">матических районах IА, IБ, IГ, IД и </w:t>
      </w:r>
      <w:proofErr w:type="spellStart"/>
      <w:r w:rsidRPr="00F051EA">
        <w:rPr>
          <w:sz w:val="26"/>
          <w:szCs w:val="26"/>
        </w:rPr>
        <w:t>IV</w:t>
      </w:r>
      <w:proofErr w:type="gramStart"/>
      <w:r w:rsidRPr="00F051EA">
        <w:rPr>
          <w:sz w:val="26"/>
          <w:szCs w:val="26"/>
        </w:rPr>
        <w:t>а</w:t>
      </w:r>
      <w:proofErr w:type="spellEnd"/>
      <w:proofErr w:type="gramEnd"/>
      <w:r w:rsidRPr="00F051EA">
        <w:rPr>
          <w:sz w:val="26"/>
          <w:szCs w:val="26"/>
        </w:rPr>
        <w:t xml:space="preserve"> должна быть не менее 2,7 м, а в других климатических районах - не менее 2,5 м. Высота внутриквартирных коридоров, холлов, передних, антресолей должна составлять не менее 2,1 м;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18)</w:t>
      </w:r>
      <w:r w:rsidRPr="00F051EA">
        <w:rPr>
          <w:sz w:val="26"/>
          <w:szCs w:val="26"/>
        </w:rPr>
        <w:tab/>
        <w:t xml:space="preserve">отметка пола жилого помещения, расположенного на первом этаже, должна быть выше планировочной отметки земли. </w:t>
      </w:r>
      <w:proofErr w:type="gramStart"/>
      <w:r w:rsidRPr="00F051EA">
        <w:rPr>
          <w:sz w:val="26"/>
          <w:szCs w:val="26"/>
        </w:rPr>
        <w:t>Размещение жилого помещения в подвальном и цокольном этажах не допускается;</w:t>
      </w:r>
      <w:proofErr w:type="gramEnd"/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19)</w:t>
      </w:r>
      <w:r w:rsidRPr="00F051EA">
        <w:rPr>
          <w:sz w:val="26"/>
          <w:szCs w:val="26"/>
        </w:rPr>
        <w:tab/>
        <w:t xml:space="preserve">размещение над комнатами уборной, ванной (душевой) и кухни не допускается. </w:t>
      </w:r>
      <w:proofErr w:type="gramStart"/>
      <w:r w:rsidRPr="00F051EA">
        <w:rPr>
          <w:sz w:val="26"/>
          <w:szCs w:val="26"/>
        </w:rPr>
        <w:t>Размещение уборной, ванной (душевой) в верхнем уровне над кухней допускается в квартирах, расположенных в 2 уровнях;</w:t>
      </w:r>
      <w:proofErr w:type="gramEnd"/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20)</w:t>
      </w:r>
      <w:r w:rsidRPr="00F051EA">
        <w:rPr>
          <w:sz w:val="26"/>
          <w:szCs w:val="26"/>
        </w:rPr>
        <w:tab/>
        <w:t>комнаты и кухни в жилом помещении должны иметь непосредстве</w:t>
      </w:r>
      <w:r w:rsidRPr="00F051EA">
        <w:rPr>
          <w:sz w:val="26"/>
          <w:szCs w:val="26"/>
        </w:rPr>
        <w:t>н</w:t>
      </w:r>
      <w:r w:rsidRPr="00F051EA">
        <w:rPr>
          <w:sz w:val="26"/>
          <w:szCs w:val="26"/>
        </w:rPr>
        <w:t>ное естественное освещение. Естественного освещения могут не иметь другие п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 xml:space="preserve">мещения вспомогательного использования, предназначенные для удовлетворения гражданами бытовых и иных нужд, а также помещения, входящие в состав общего имущества собственников </w:t>
      </w:r>
      <w:r w:rsidRPr="00F051EA">
        <w:rPr>
          <w:sz w:val="26"/>
          <w:szCs w:val="26"/>
        </w:rPr>
        <w:lastRenderedPageBreak/>
        <w:t>помещений в многоквартирном доме (коридоры, вест</w:t>
      </w:r>
      <w:r w:rsidRPr="00F051EA">
        <w:rPr>
          <w:sz w:val="26"/>
          <w:szCs w:val="26"/>
        </w:rPr>
        <w:t>и</w:t>
      </w:r>
      <w:r w:rsidRPr="00F051EA">
        <w:rPr>
          <w:sz w:val="26"/>
          <w:szCs w:val="26"/>
        </w:rPr>
        <w:t>бюли, холлы и др.). Отношение площади световых проемов к площади пола комнат и кухни следует принимать с учетом светотехнических характеристик окон и зат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нения противостоящими зданиями, но не более 1</w:t>
      </w:r>
      <w:proofErr w:type="gramStart"/>
      <w:r w:rsidRPr="00F051EA">
        <w:rPr>
          <w:sz w:val="26"/>
          <w:szCs w:val="26"/>
        </w:rPr>
        <w:t xml:space="preserve"> :</w:t>
      </w:r>
      <w:proofErr w:type="gramEnd"/>
      <w:r w:rsidRPr="00F051EA">
        <w:rPr>
          <w:sz w:val="26"/>
          <w:szCs w:val="26"/>
        </w:rPr>
        <w:t xml:space="preserve"> 5,5 и не менее 1 : 8, а для вер</w:t>
      </w:r>
      <w:r w:rsidRPr="00F051EA">
        <w:rPr>
          <w:sz w:val="26"/>
          <w:szCs w:val="26"/>
        </w:rPr>
        <w:t>х</w:t>
      </w:r>
      <w:r w:rsidRPr="00F051EA">
        <w:rPr>
          <w:sz w:val="26"/>
          <w:szCs w:val="26"/>
        </w:rPr>
        <w:t>них этажей со световыми проемами в плоскости наклонных ограждающих ко</w:t>
      </w:r>
      <w:r w:rsidRPr="00F051EA">
        <w:rPr>
          <w:sz w:val="26"/>
          <w:szCs w:val="26"/>
        </w:rPr>
        <w:t>н</w:t>
      </w:r>
      <w:r w:rsidRPr="00F051EA">
        <w:rPr>
          <w:sz w:val="26"/>
          <w:szCs w:val="26"/>
        </w:rPr>
        <w:t>струкций - не менее 1 : 10;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21)</w:t>
      </w:r>
      <w:r w:rsidRPr="00F051EA">
        <w:rPr>
          <w:sz w:val="26"/>
          <w:szCs w:val="26"/>
        </w:rPr>
        <w:tab/>
        <w:t>в жилом помещении допустимые уровни звукового давления в окта</w:t>
      </w:r>
      <w:r w:rsidRPr="00F051EA">
        <w:rPr>
          <w:sz w:val="26"/>
          <w:szCs w:val="26"/>
        </w:rPr>
        <w:t>в</w:t>
      </w:r>
      <w:r w:rsidRPr="00F051EA">
        <w:rPr>
          <w:sz w:val="26"/>
          <w:szCs w:val="26"/>
        </w:rPr>
        <w:t>ных полосах частот, эквивалентные и максимальные уровни звука и проникающего шума должны соответствовать установленным значениям и не превышать макс</w:t>
      </w:r>
      <w:r w:rsidRPr="00F051EA">
        <w:rPr>
          <w:sz w:val="26"/>
          <w:szCs w:val="26"/>
        </w:rPr>
        <w:t>и</w:t>
      </w:r>
      <w:r w:rsidRPr="00F051EA">
        <w:rPr>
          <w:sz w:val="26"/>
          <w:szCs w:val="26"/>
        </w:rPr>
        <w:t xml:space="preserve">мально допустимого уровня звука в комнатах и квартирах в дневное время суток 55 дБ, в ночное - 45 дБ. При этом допустимые уровни шума, создаваемого в жилых помещениях системами вентиляции и </w:t>
      </w:r>
      <w:proofErr w:type="gramStart"/>
      <w:r w:rsidRPr="00F051EA">
        <w:rPr>
          <w:sz w:val="26"/>
          <w:szCs w:val="26"/>
        </w:rPr>
        <w:t>другим</w:t>
      </w:r>
      <w:proofErr w:type="gramEnd"/>
      <w:r w:rsidRPr="00F051EA">
        <w:rPr>
          <w:sz w:val="26"/>
          <w:szCs w:val="26"/>
        </w:rPr>
        <w:t xml:space="preserve"> инженерным и технологическим об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 xml:space="preserve">рудованием, должны быть ниже на 5 </w:t>
      </w:r>
      <w:proofErr w:type="spellStart"/>
      <w:r w:rsidRPr="00F051EA">
        <w:rPr>
          <w:sz w:val="26"/>
          <w:szCs w:val="26"/>
        </w:rPr>
        <w:t>дБА</w:t>
      </w:r>
      <w:proofErr w:type="spellEnd"/>
      <w:r w:rsidRPr="00F051EA">
        <w:rPr>
          <w:sz w:val="26"/>
          <w:szCs w:val="26"/>
        </w:rPr>
        <w:t xml:space="preserve"> указанных уровней в дневное и ночное время суток. Межквартирные стены и перегородки должны иметь индекс изоляции воздушного шума не ниже 50 дБ;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22)</w:t>
      </w:r>
      <w:r w:rsidRPr="00F051EA">
        <w:rPr>
          <w:sz w:val="26"/>
          <w:szCs w:val="26"/>
        </w:rPr>
        <w:tab/>
        <w:t>в жилом помещении допустимые уровни вибрации от внутренних и внешних источников в дневное и ночное время суток должны соответствовать установленным значениям;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23)</w:t>
      </w:r>
      <w:r w:rsidRPr="00F051EA">
        <w:rPr>
          <w:sz w:val="26"/>
          <w:szCs w:val="26"/>
        </w:rPr>
        <w:tab/>
        <w:t>в жилом помещении допустимый уровень инфразвука должен соо</w:t>
      </w:r>
      <w:r w:rsidRPr="00F051EA">
        <w:rPr>
          <w:sz w:val="26"/>
          <w:szCs w:val="26"/>
        </w:rPr>
        <w:t>т</w:t>
      </w:r>
      <w:r w:rsidRPr="00F051EA">
        <w:rPr>
          <w:sz w:val="26"/>
          <w:szCs w:val="26"/>
        </w:rPr>
        <w:t>ветствовать установленным значениям;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24)</w:t>
      </w:r>
      <w:r w:rsidRPr="00F051EA">
        <w:rPr>
          <w:sz w:val="26"/>
          <w:szCs w:val="26"/>
        </w:rPr>
        <w:tab/>
        <w:t xml:space="preserve"> в жилом помещении интенсивность электромагнитного излучения радиочастотного диапазона от стационарных передающих радиотехнических объектов (30 кГц - 300 ГГц) не должна превышать установленных допустимых знач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ний;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25)</w:t>
      </w:r>
      <w:r w:rsidRPr="00F051EA">
        <w:rPr>
          <w:sz w:val="26"/>
          <w:szCs w:val="26"/>
        </w:rPr>
        <w:tab/>
        <w:t>в жилом помещении на расстоянии 0,2 м от стен и окон и на высоте 0,5 - 1,8 м от пола напряженность электрического поля промышленной частоты 50 Гц и индукция магнитного поля промышленной частоты 50 Гц не должны прев</w:t>
      </w:r>
      <w:r w:rsidRPr="00F051EA">
        <w:rPr>
          <w:sz w:val="26"/>
          <w:szCs w:val="26"/>
        </w:rPr>
        <w:t>ы</w:t>
      </w:r>
      <w:r w:rsidRPr="00F051EA">
        <w:rPr>
          <w:sz w:val="26"/>
          <w:szCs w:val="26"/>
        </w:rPr>
        <w:t xml:space="preserve">шать соответственно 0,5 </w:t>
      </w:r>
      <w:proofErr w:type="spellStart"/>
      <w:r w:rsidRPr="00F051EA">
        <w:rPr>
          <w:sz w:val="26"/>
          <w:szCs w:val="26"/>
        </w:rPr>
        <w:t>кВ</w:t>
      </w:r>
      <w:proofErr w:type="spellEnd"/>
      <w:r w:rsidRPr="00F051EA">
        <w:rPr>
          <w:sz w:val="26"/>
          <w:szCs w:val="26"/>
        </w:rPr>
        <w:t xml:space="preserve">/м и 10 </w:t>
      </w:r>
      <w:proofErr w:type="spellStart"/>
      <w:r w:rsidRPr="00F051EA">
        <w:rPr>
          <w:sz w:val="26"/>
          <w:szCs w:val="26"/>
        </w:rPr>
        <w:t>мкТл</w:t>
      </w:r>
      <w:proofErr w:type="spellEnd"/>
      <w:r w:rsidRPr="00F051EA">
        <w:rPr>
          <w:sz w:val="26"/>
          <w:szCs w:val="26"/>
        </w:rPr>
        <w:t>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26)</w:t>
      </w:r>
      <w:r w:rsidRPr="00F051EA">
        <w:rPr>
          <w:sz w:val="26"/>
          <w:szCs w:val="26"/>
        </w:rPr>
        <w:tab/>
        <w:t xml:space="preserve">внутри жилого помещения мощность эквивалентной дозы облучения не должна превышать мощность дозы, допустимой для открытой местности, более чем на 0,3 </w:t>
      </w:r>
      <w:proofErr w:type="spellStart"/>
      <w:r w:rsidRPr="00F051EA">
        <w:rPr>
          <w:sz w:val="26"/>
          <w:szCs w:val="26"/>
        </w:rPr>
        <w:t>мкЗв</w:t>
      </w:r>
      <w:proofErr w:type="spellEnd"/>
      <w:r w:rsidRPr="00F051EA">
        <w:rPr>
          <w:sz w:val="26"/>
          <w:szCs w:val="26"/>
        </w:rPr>
        <w:t>/ч, а среднегодовая эквивалентная равновесная объемная активность радона в воздухе эксплуатируемых помещений не должна превышать 200 Бк/куб. м;</w:t>
      </w:r>
    </w:p>
    <w:p w:rsidR="001F517A" w:rsidRPr="00F051EA" w:rsidRDefault="001F517A" w:rsidP="001F517A">
      <w:pPr>
        <w:ind w:firstLine="709"/>
        <w:jc w:val="both"/>
        <w:rPr>
          <w:sz w:val="26"/>
          <w:szCs w:val="26"/>
        </w:rPr>
      </w:pPr>
      <w:r w:rsidRPr="00F051EA">
        <w:rPr>
          <w:sz w:val="26"/>
          <w:szCs w:val="26"/>
        </w:rPr>
        <w:t>27)</w:t>
      </w:r>
      <w:r w:rsidRPr="00F051EA">
        <w:rPr>
          <w:sz w:val="26"/>
          <w:szCs w:val="26"/>
        </w:rPr>
        <w:tab/>
        <w:t>концентрация вредных веществ в воздухе жилого помещения не должна превышать установленных предельно допустимых концентраций для атм</w:t>
      </w:r>
      <w:r w:rsidRPr="00F051EA">
        <w:rPr>
          <w:sz w:val="26"/>
          <w:szCs w:val="26"/>
        </w:rPr>
        <w:t>о</w:t>
      </w:r>
      <w:r w:rsidRPr="00F051EA">
        <w:rPr>
          <w:sz w:val="26"/>
          <w:szCs w:val="26"/>
        </w:rPr>
        <w:t xml:space="preserve">сферного воздуха населенных мест. </w:t>
      </w:r>
      <w:proofErr w:type="gramStart"/>
      <w:r w:rsidRPr="00F051EA">
        <w:rPr>
          <w:sz w:val="26"/>
          <w:szCs w:val="26"/>
        </w:rPr>
        <w:t>При этом оценка соответствия жилого помещ</w:t>
      </w:r>
      <w:r w:rsidRPr="00F051EA">
        <w:rPr>
          <w:sz w:val="26"/>
          <w:szCs w:val="26"/>
        </w:rPr>
        <w:t>е</w:t>
      </w:r>
      <w:r w:rsidRPr="00F051EA">
        <w:rPr>
          <w:sz w:val="26"/>
          <w:szCs w:val="26"/>
        </w:rPr>
        <w:t>ния требованиям, которым оно должно отвечать, проводится по величине предел</w:t>
      </w:r>
      <w:r w:rsidRPr="00F051EA">
        <w:rPr>
          <w:sz w:val="26"/>
          <w:szCs w:val="26"/>
        </w:rPr>
        <w:t>ь</w:t>
      </w:r>
      <w:r w:rsidRPr="00F051EA">
        <w:rPr>
          <w:sz w:val="26"/>
          <w:szCs w:val="26"/>
        </w:rPr>
        <w:t>но допустимых концентраций наиболее гигиенически значимых веществ, загрязн</w:t>
      </w:r>
      <w:r w:rsidRPr="00F051EA">
        <w:rPr>
          <w:sz w:val="26"/>
          <w:szCs w:val="26"/>
        </w:rPr>
        <w:t>я</w:t>
      </w:r>
      <w:r w:rsidRPr="00F051EA">
        <w:rPr>
          <w:sz w:val="26"/>
          <w:szCs w:val="26"/>
        </w:rPr>
        <w:t xml:space="preserve">ющих воздушную среду помещений, таких, как оксид азота, аммиак, ацетальдегид, бензол, </w:t>
      </w:r>
      <w:proofErr w:type="spellStart"/>
      <w:r w:rsidRPr="00F051EA">
        <w:rPr>
          <w:sz w:val="26"/>
          <w:szCs w:val="26"/>
        </w:rPr>
        <w:t>бутилацетат</w:t>
      </w:r>
      <w:proofErr w:type="spellEnd"/>
      <w:r w:rsidRPr="00F051EA">
        <w:rPr>
          <w:sz w:val="26"/>
          <w:szCs w:val="26"/>
        </w:rPr>
        <w:t xml:space="preserve">, </w:t>
      </w:r>
      <w:proofErr w:type="spellStart"/>
      <w:r w:rsidRPr="00F051EA">
        <w:rPr>
          <w:sz w:val="26"/>
          <w:szCs w:val="26"/>
        </w:rPr>
        <w:t>дистиламин</w:t>
      </w:r>
      <w:proofErr w:type="spellEnd"/>
      <w:r w:rsidRPr="00F051EA">
        <w:rPr>
          <w:sz w:val="26"/>
          <w:szCs w:val="26"/>
        </w:rPr>
        <w:t>, 1,2-дихлорэтан, ксилол, ртуть, свинец и его нео</w:t>
      </w:r>
      <w:r w:rsidRPr="00F051EA">
        <w:rPr>
          <w:sz w:val="26"/>
          <w:szCs w:val="26"/>
        </w:rPr>
        <w:t>р</w:t>
      </w:r>
      <w:r w:rsidRPr="00F051EA">
        <w:rPr>
          <w:sz w:val="26"/>
          <w:szCs w:val="26"/>
        </w:rPr>
        <w:t>ганические соединения, сероводород, стирол, толуол, оксид углерода, фенол, фо</w:t>
      </w:r>
      <w:r w:rsidRPr="00F051EA">
        <w:rPr>
          <w:sz w:val="26"/>
          <w:szCs w:val="26"/>
        </w:rPr>
        <w:t>р</w:t>
      </w:r>
      <w:r w:rsidRPr="00F051EA">
        <w:rPr>
          <w:sz w:val="26"/>
          <w:szCs w:val="26"/>
        </w:rPr>
        <w:t xml:space="preserve">мальдегид, </w:t>
      </w:r>
      <w:proofErr w:type="spellStart"/>
      <w:r w:rsidRPr="00F051EA">
        <w:rPr>
          <w:sz w:val="26"/>
          <w:szCs w:val="26"/>
        </w:rPr>
        <w:t>диметилфталат</w:t>
      </w:r>
      <w:proofErr w:type="spellEnd"/>
      <w:r w:rsidRPr="00F051EA">
        <w:rPr>
          <w:sz w:val="26"/>
          <w:szCs w:val="26"/>
        </w:rPr>
        <w:t>, этилацетат и этилбензол.</w:t>
      </w:r>
      <w:proofErr w:type="gramEnd"/>
    </w:p>
    <w:p w:rsidR="00BA4AEE" w:rsidRDefault="00BA4AEE" w:rsidP="00BA4AEE">
      <w:pPr>
        <w:pStyle w:val="ConsPlusNormal"/>
        <w:widowControl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A4AEE" w:rsidSect="006B0B08">
      <w:headerReference w:type="even" r:id="rId11"/>
      <w:headerReference w:type="default" r:id="rId12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985" w:rsidRDefault="00146985">
      <w:r>
        <w:separator/>
      </w:r>
    </w:p>
  </w:endnote>
  <w:endnote w:type="continuationSeparator" w:id="0">
    <w:p w:rsidR="00146985" w:rsidRDefault="0014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985" w:rsidRDefault="00146985">
      <w:r>
        <w:separator/>
      </w:r>
    </w:p>
  </w:footnote>
  <w:footnote w:type="continuationSeparator" w:id="0">
    <w:p w:rsidR="00146985" w:rsidRDefault="00146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85" w:rsidRDefault="0014698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7</w:t>
    </w:r>
    <w:r>
      <w:rPr>
        <w:rStyle w:val="a4"/>
      </w:rPr>
      <w:fldChar w:fldCharType="end"/>
    </w:r>
  </w:p>
  <w:p w:rsidR="00146985" w:rsidRDefault="0014698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85" w:rsidRDefault="00146985">
    <w:pPr>
      <w:pStyle w:val="a3"/>
      <w:framePr w:wrap="around" w:vAnchor="text" w:hAnchor="margin" w:xAlign="right" w:y="1"/>
      <w:rPr>
        <w:rStyle w:val="a4"/>
      </w:rPr>
    </w:pPr>
  </w:p>
  <w:p w:rsidR="00146985" w:rsidRDefault="0014698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BC48E2"/>
    <w:multiLevelType w:val="singleLevel"/>
    <w:tmpl w:val="8B246970"/>
    <w:lvl w:ilvl="0">
      <w:start w:val="1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07FC7BE3"/>
    <w:multiLevelType w:val="hybridMultilevel"/>
    <w:tmpl w:val="1DE2B85E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090D68F0"/>
    <w:multiLevelType w:val="hybridMultilevel"/>
    <w:tmpl w:val="2A045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583781"/>
    <w:multiLevelType w:val="hybridMultilevel"/>
    <w:tmpl w:val="DF5668C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924F23"/>
    <w:multiLevelType w:val="multilevel"/>
    <w:tmpl w:val="7A660D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319F9"/>
    <w:multiLevelType w:val="multilevel"/>
    <w:tmpl w:val="EE421F90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3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9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2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21" w:hanging="1800"/>
      </w:pPr>
      <w:rPr>
        <w:rFonts w:hint="default"/>
      </w:rPr>
    </w:lvl>
  </w:abstractNum>
  <w:abstractNum w:abstractNumId="7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7B1F91"/>
    <w:multiLevelType w:val="multilevel"/>
    <w:tmpl w:val="7AC8C0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278FB"/>
    <w:multiLevelType w:val="singleLevel"/>
    <w:tmpl w:val="EFC87F88"/>
    <w:lvl w:ilvl="0">
      <w:start w:val="4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1">
    <w:nsid w:val="37796619"/>
    <w:multiLevelType w:val="multilevel"/>
    <w:tmpl w:val="4BD235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9C96F69"/>
    <w:multiLevelType w:val="multilevel"/>
    <w:tmpl w:val="CBBA29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9CA0F38"/>
    <w:multiLevelType w:val="multilevel"/>
    <w:tmpl w:val="4A30A10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000000"/>
        <w:sz w:val="28"/>
      </w:rPr>
    </w:lvl>
  </w:abstractNum>
  <w:abstractNum w:abstractNumId="15">
    <w:nsid w:val="4C4B2616"/>
    <w:multiLevelType w:val="hybridMultilevel"/>
    <w:tmpl w:val="1CDCACD8"/>
    <w:lvl w:ilvl="0" w:tplc="594AD7BA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4F86DA4">
      <w:numFmt w:val="none"/>
      <w:lvlText w:val=""/>
      <w:lvlJc w:val="left"/>
      <w:pPr>
        <w:tabs>
          <w:tab w:val="num" w:pos="360"/>
        </w:tabs>
      </w:pPr>
    </w:lvl>
    <w:lvl w:ilvl="2" w:tplc="B39C0CA2">
      <w:numFmt w:val="none"/>
      <w:lvlText w:val=""/>
      <w:lvlJc w:val="left"/>
      <w:pPr>
        <w:tabs>
          <w:tab w:val="num" w:pos="360"/>
        </w:tabs>
      </w:pPr>
    </w:lvl>
    <w:lvl w:ilvl="3" w:tplc="F84AB454">
      <w:numFmt w:val="none"/>
      <w:lvlText w:val=""/>
      <w:lvlJc w:val="left"/>
      <w:pPr>
        <w:tabs>
          <w:tab w:val="num" w:pos="360"/>
        </w:tabs>
      </w:pPr>
    </w:lvl>
    <w:lvl w:ilvl="4" w:tplc="A29604A4">
      <w:numFmt w:val="none"/>
      <w:lvlText w:val=""/>
      <w:lvlJc w:val="left"/>
      <w:pPr>
        <w:tabs>
          <w:tab w:val="num" w:pos="360"/>
        </w:tabs>
      </w:pPr>
    </w:lvl>
    <w:lvl w:ilvl="5" w:tplc="5484A684">
      <w:numFmt w:val="none"/>
      <w:lvlText w:val=""/>
      <w:lvlJc w:val="left"/>
      <w:pPr>
        <w:tabs>
          <w:tab w:val="num" w:pos="360"/>
        </w:tabs>
      </w:pPr>
    </w:lvl>
    <w:lvl w:ilvl="6" w:tplc="8264B056">
      <w:numFmt w:val="none"/>
      <w:lvlText w:val=""/>
      <w:lvlJc w:val="left"/>
      <w:pPr>
        <w:tabs>
          <w:tab w:val="num" w:pos="360"/>
        </w:tabs>
      </w:pPr>
    </w:lvl>
    <w:lvl w:ilvl="7" w:tplc="628C04E0">
      <w:numFmt w:val="none"/>
      <w:lvlText w:val=""/>
      <w:lvlJc w:val="left"/>
      <w:pPr>
        <w:tabs>
          <w:tab w:val="num" w:pos="360"/>
        </w:tabs>
      </w:pPr>
    </w:lvl>
    <w:lvl w:ilvl="8" w:tplc="3D0C7A0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5FE41B9"/>
    <w:multiLevelType w:val="multilevel"/>
    <w:tmpl w:val="166224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98D4D33"/>
    <w:multiLevelType w:val="hybridMultilevel"/>
    <w:tmpl w:val="7F183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5396C70"/>
    <w:multiLevelType w:val="multilevel"/>
    <w:tmpl w:val="AB80E3BE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19">
    <w:nsid w:val="7E027463"/>
    <w:multiLevelType w:val="singleLevel"/>
    <w:tmpl w:val="7416CB00"/>
    <w:lvl w:ilvl="0">
      <w:start w:val="1"/>
      <w:numFmt w:val="decimal"/>
      <w:lvlText w:val="5.1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2"/>
  </w:num>
  <w:num w:numId="3">
    <w:abstractNumId w:val="14"/>
  </w:num>
  <w:num w:numId="4">
    <w:abstractNumId w:val="11"/>
  </w:num>
  <w:num w:numId="5">
    <w:abstractNumId w:val="1"/>
  </w:num>
  <w:num w:numId="6">
    <w:abstractNumId w:val="10"/>
  </w:num>
  <w:num w:numId="7">
    <w:abstractNumId w:val="19"/>
  </w:num>
  <w:num w:numId="8">
    <w:abstractNumId w:val="5"/>
  </w:num>
  <w:num w:numId="9">
    <w:abstractNumId w:val="8"/>
  </w:num>
  <w:num w:numId="10">
    <w:abstractNumId w:val="13"/>
  </w:num>
  <w:num w:numId="11">
    <w:abstractNumId w:val="3"/>
  </w:num>
  <w:num w:numId="12">
    <w:abstractNumId w:val="17"/>
  </w:num>
  <w:num w:numId="13">
    <w:abstractNumId w:val="18"/>
  </w:num>
  <w:num w:numId="14">
    <w:abstractNumId w:val="0"/>
  </w:num>
  <w:num w:numId="15">
    <w:abstractNumId w:val="16"/>
  </w:num>
  <w:num w:numId="16">
    <w:abstractNumId w:val="4"/>
  </w:num>
  <w:num w:numId="17">
    <w:abstractNumId w:val="6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2DF"/>
    <w:rsid w:val="00000606"/>
    <w:rsid w:val="00000ADB"/>
    <w:rsid w:val="00007A45"/>
    <w:rsid w:val="000151E6"/>
    <w:rsid w:val="00020503"/>
    <w:rsid w:val="00026477"/>
    <w:rsid w:val="0003670F"/>
    <w:rsid w:val="00036C02"/>
    <w:rsid w:val="000578F5"/>
    <w:rsid w:val="00070FE2"/>
    <w:rsid w:val="00072136"/>
    <w:rsid w:val="0008273C"/>
    <w:rsid w:val="0008635C"/>
    <w:rsid w:val="000A3657"/>
    <w:rsid w:val="000D3860"/>
    <w:rsid w:val="000E7CAA"/>
    <w:rsid w:val="000F16C8"/>
    <w:rsid w:val="000F67DD"/>
    <w:rsid w:val="00113320"/>
    <w:rsid w:val="00127FC8"/>
    <w:rsid w:val="001307E1"/>
    <w:rsid w:val="00142A41"/>
    <w:rsid w:val="00146985"/>
    <w:rsid w:val="00150747"/>
    <w:rsid w:val="0015249A"/>
    <w:rsid w:val="00163CA5"/>
    <w:rsid w:val="00190A36"/>
    <w:rsid w:val="00190F2D"/>
    <w:rsid w:val="00191960"/>
    <w:rsid w:val="001A692F"/>
    <w:rsid w:val="001A6E0E"/>
    <w:rsid w:val="001B279C"/>
    <w:rsid w:val="001B2AD4"/>
    <w:rsid w:val="001B6F71"/>
    <w:rsid w:val="001C13BD"/>
    <w:rsid w:val="001C3504"/>
    <w:rsid w:val="001C5997"/>
    <w:rsid w:val="001D19FD"/>
    <w:rsid w:val="001D273A"/>
    <w:rsid w:val="001E453C"/>
    <w:rsid w:val="001F517A"/>
    <w:rsid w:val="001F72EA"/>
    <w:rsid w:val="00211DD0"/>
    <w:rsid w:val="00212F4F"/>
    <w:rsid w:val="00243213"/>
    <w:rsid w:val="002514B8"/>
    <w:rsid w:val="002549D3"/>
    <w:rsid w:val="002576A7"/>
    <w:rsid w:val="002624EE"/>
    <w:rsid w:val="002875FF"/>
    <w:rsid w:val="002A5848"/>
    <w:rsid w:val="002B1BA6"/>
    <w:rsid w:val="002B6880"/>
    <w:rsid w:val="002B6CCB"/>
    <w:rsid w:val="002C50D6"/>
    <w:rsid w:val="003079D1"/>
    <w:rsid w:val="00311606"/>
    <w:rsid w:val="00315B22"/>
    <w:rsid w:val="00323E83"/>
    <w:rsid w:val="00334A57"/>
    <w:rsid w:val="00343E00"/>
    <w:rsid w:val="0035011B"/>
    <w:rsid w:val="003507DC"/>
    <w:rsid w:val="00350F6B"/>
    <w:rsid w:val="00363811"/>
    <w:rsid w:val="00371F92"/>
    <w:rsid w:val="00385192"/>
    <w:rsid w:val="00386FBF"/>
    <w:rsid w:val="00393EF1"/>
    <w:rsid w:val="003A4B1D"/>
    <w:rsid w:val="003B1298"/>
    <w:rsid w:val="003B61A9"/>
    <w:rsid w:val="003B706F"/>
    <w:rsid w:val="003C4F1F"/>
    <w:rsid w:val="003F6493"/>
    <w:rsid w:val="00403BFC"/>
    <w:rsid w:val="00404CAF"/>
    <w:rsid w:val="00412F2B"/>
    <w:rsid w:val="004247AB"/>
    <w:rsid w:val="00430A90"/>
    <w:rsid w:val="00431149"/>
    <w:rsid w:val="00444257"/>
    <w:rsid w:val="00444D3A"/>
    <w:rsid w:val="0045177D"/>
    <w:rsid w:val="004532C5"/>
    <w:rsid w:val="00472D69"/>
    <w:rsid w:val="0048348F"/>
    <w:rsid w:val="00491467"/>
    <w:rsid w:val="00492968"/>
    <w:rsid w:val="004A5784"/>
    <w:rsid w:val="004B5D62"/>
    <w:rsid w:val="004C1BEC"/>
    <w:rsid w:val="004C6403"/>
    <w:rsid w:val="005113AD"/>
    <w:rsid w:val="00511EF1"/>
    <w:rsid w:val="00517686"/>
    <w:rsid w:val="00523112"/>
    <w:rsid w:val="0052756F"/>
    <w:rsid w:val="005308C8"/>
    <w:rsid w:val="00535CB0"/>
    <w:rsid w:val="00537CE0"/>
    <w:rsid w:val="00574315"/>
    <w:rsid w:val="005840E8"/>
    <w:rsid w:val="00586AFF"/>
    <w:rsid w:val="00594BC1"/>
    <w:rsid w:val="005B2C9D"/>
    <w:rsid w:val="005C5906"/>
    <w:rsid w:val="005D5C65"/>
    <w:rsid w:val="005E2284"/>
    <w:rsid w:val="005E56B1"/>
    <w:rsid w:val="005F53C5"/>
    <w:rsid w:val="005F5758"/>
    <w:rsid w:val="00606608"/>
    <w:rsid w:val="006131BA"/>
    <w:rsid w:val="00617C10"/>
    <w:rsid w:val="00622807"/>
    <w:rsid w:val="00626322"/>
    <w:rsid w:val="00635978"/>
    <w:rsid w:val="0065017A"/>
    <w:rsid w:val="00653066"/>
    <w:rsid w:val="00663018"/>
    <w:rsid w:val="00670230"/>
    <w:rsid w:val="006765F4"/>
    <w:rsid w:val="00690FB7"/>
    <w:rsid w:val="006914FB"/>
    <w:rsid w:val="00692EA7"/>
    <w:rsid w:val="006A070D"/>
    <w:rsid w:val="006A354E"/>
    <w:rsid w:val="006B0B08"/>
    <w:rsid w:val="006B6605"/>
    <w:rsid w:val="006D1315"/>
    <w:rsid w:val="006D30AB"/>
    <w:rsid w:val="006E273A"/>
    <w:rsid w:val="006F36C3"/>
    <w:rsid w:val="006F5931"/>
    <w:rsid w:val="00707947"/>
    <w:rsid w:val="00710512"/>
    <w:rsid w:val="007146EE"/>
    <w:rsid w:val="00722F3D"/>
    <w:rsid w:val="0073160F"/>
    <w:rsid w:val="00734429"/>
    <w:rsid w:val="00762C88"/>
    <w:rsid w:val="00780F80"/>
    <w:rsid w:val="00784177"/>
    <w:rsid w:val="007A662D"/>
    <w:rsid w:val="007A7EA8"/>
    <w:rsid w:val="007B1101"/>
    <w:rsid w:val="007B1A60"/>
    <w:rsid w:val="007B7C33"/>
    <w:rsid w:val="007C3648"/>
    <w:rsid w:val="007C5489"/>
    <w:rsid w:val="007C693F"/>
    <w:rsid w:val="007D03F9"/>
    <w:rsid w:val="007D0D84"/>
    <w:rsid w:val="007D664F"/>
    <w:rsid w:val="00806A09"/>
    <w:rsid w:val="008100B7"/>
    <w:rsid w:val="00812B58"/>
    <w:rsid w:val="00820DC3"/>
    <w:rsid w:val="00826ADE"/>
    <w:rsid w:val="00830337"/>
    <w:rsid w:val="00847175"/>
    <w:rsid w:val="00860530"/>
    <w:rsid w:val="0087128F"/>
    <w:rsid w:val="00876CD3"/>
    <w:rsid w:val="008978DB"/>
    <w:rsid w:val="008A65FC"/>
    <w:rsid w:val="008B4353"/>
    <w:rsid w:val="008C4088"/>
    <w:rsid w:val="008C7E60"/>
    <w:rsid w:val="008D1DB3"/>
    <w:rsid w:val="008E3240"/>
    <w:rsid w:val="008F2FAA"/>
    <w:rsid w:val="008F43E6"/>
    <w:rsid w:val="008F787D"/>
    <w:rsid w:val="00900398"/>
    <w:rsid w:val="009052C7"/>
    <w:rsid w:val="0090553D"/>
    <w:rsid w:val="0091294F"/>
    <w:rsid w:val="00924661"/>
    <w:rsid w:val="00950AEE"/>
    <w:rsid w:val="00955DC0"/>
    <w:rsid w:val="00964021"/>
    <w:rsid w:val="0096790F"/>
    <w:rsid w:val="00971652"/>
    <w:rsid w:val="00971F7C"/>
    <w:rsid w:val="00982F7A"/>
    <w:rsid w:val="00983247"/>
    <w:rsid w:val="009A73C2"/>
    <w:rsid w:val="009B2F18"/>
    <w:rsid w:val="009D79C6"/>
    <w:rsid w:val="009E60E6"/>
    <w:rsid w:val="009F13D3"/>
    <w:rsid w:val="00A00588"/>
    <w:rsid w:val="00A22355"/>
    <w:rsid w:val="00A24042"/>
    <w:rsid w:val="00A3253F"/>
    <w:rsid w:val="00A33342"/>
    <w:rsid w:val="00A46862"/>
    <w:rsid w:val="00A535C5"/>
    <w:rsid w:val="00A57A21"/>
    <w:rsid w:val="00A91AFC"/>
    <w:rsid w:val="00A91FCC"/>
    <w:rsid w:val="00AC504D"/>
    <w:rsid w:val="00AD0E5B"/>
    <w:rsid w:val="00AD338C"/>
    <w:rsid w:val="00AD3713"/>
    <w:rsid w:val="00AD517A"/>
    <w:rsid w:val="00AF7625"/>
    <w:rsid w:val="00B01B3A"/>
    <w:rsid w:val="00B02718"/>
    <w:rsid w:val="00B3513A"/>
    <w:rsid w:val="00B40A05"/>
    <w:rsid w:val="00B51BC9"/>
    <w:rsid w:val="00B56CAC"/>
    <w:rsid w:val="00B84530"/>
    <w:rsid w:val="00B847AE"/>
    <w:rsid w:val="00B90CFD"/>
    <w:rsid w:val="00B9600F"/>
    <w:rsid w:val="00BA4AEE"/>
    <w:rsid w:val="00BA54F0"/>
    <w:rsid w:val="00BB1043"/>
    <w:rsid w:val="00BB6FB9"/>
    <w:rsid w:val="00BF12DF"/>
    <w:rsid w:val="00C01928"/>
    <w:rsid w:val="00C15529"/>
    <w:rsid w:val="00C17C60"/>
    <w:rsid w:val="00C2166A"/>
    <w:rsid w:val="00C4563E"/>
    <w:rsid w:val="00C459F5"/>
    <w:rsid w:val="00C7729A"/>
    <w:rsid w:val="00C86106"/>
    <w:rsid w:val="00CA6381"/>
    <w:rsid w:val="00CB4B26"/>
    <w:rsid w:val="00CD4C37"/>
    <w:rsid w:val="00CF3FB0"/>
    <w:rsid w:val="00CF4A0D"/>
    <w:rsid w:val="00D05E42"/>
    <w:rsid w:val="00D127B1"/>
    <w:rsid w:val="00D14449"/>
    <w:rsid w:val="00D14E5F"/>
    <w:rsid w:val="00D20B88"/>
    <w:rsid w:val="00D31614"/>
    <w:rsid w:val="00D41BE3"/>
    <w:rsid w:val="00D41FD0"/>
    <w:rsid w:val="00D43234"/>
    <w:rsid w:val="00D6700E"/>
    <w:rsid w:val="00D7145E"/>
    <w:rsid w:val="00D92281"/>
    <w:rsid w:val="00D933EB"/>
    <w:rsid w:val="00D93647"/>
    <w:rsid w:val="00DA652F"/>
    <w:rsid w:val="00DB0EB3"/>
    <w:rsid w:val="00DC251E"/>
    <w:rsid w:val="00DC265A"/>
    <w:rsid w:val="00DD2CEB"/>
    <w:rsid w:val="00DD3DAD"/>
    <w:rsid w:val="00DE0672"/>
    <w:rsid w:val="00DE7E0B"/>
    <w:rsid w:val="00DF7367"/>
    <w:rsid w:val="00E0550C"/>
    <w:rsid w:val="00E06431"/>
    <w:rsid w:val="00E13FAC"/>
    <w:rsid w:val="00E16C1C"/>
    <w:rsid w:val="00E2051E"/>
    <w:rsid w:val="00E252E9"/>
    <w:rsid w:val="00E26362"/>
    <w:rsid w:val="00E33DCF"/>
    <w:rsid w:val="00E34308"/>
    <w:rsid w:val="00E35B39"/>
    <w:rsid w:val="00E43699"/>
    <w:rsid w:val="00E4625A"/>
    <w:rsid w:val="00E47DA0"/>
    <w:rsid w:val="00E504AB"/>
    <w:rsid w:val="00E51347"/>
    <w:rsid w:val="00E57C59"/>
    <w:rsid w:val="00E64F8C"/>
    <w:rsid w:val="00E73A1C"/>
    <w:rsid w:val="00E90677"/>
    <w:rsid w:val="00E91D80"/>
    <w:rsid w:val="00E95E70"/>
    <w:rsid w:val="00E97068"/>
    <w:rsid w:val="00EA05FD"/>
    <w:rsid w:val="00EA43DF"/>
    <w:rsid w:val="00EB4FE3"/>
    <w:rsid w:val="00EB6C6C"/>
    <w:rsid w:val="00EC2206"/>
    <w:rsid w:val="00ED248B"/>
    <w:rsid w:val="00EE57CB"/>
    <w:rsid w:val="00EE65D2"/>
    <w:rsid w:val="00EF7946"/>
    <w:rsid w:val="00EF7AB5"/>
    <w:rsid w:val="00F051EA"/>
    <w:rsid w:val="00F13213"/>
    <w:rsid w:val="00F1515C"/>
    <w:rsid w:val="00F21DDE"/>
    <w:rsid w:val="00F33BD1"/>
    <w:rsid w:val="00F429EC"/>
    <w:rsid w:val="00F446A6"/>
    <w:rsid w:val="00F70975"/>
    <w:rsid w:val="00F80202"/>
    <w:rsid w:val="00F80910"/>
    <w:rsid w:val="00F84C15"/>
    <w:rsid w:val="00F90B08"/>
    <w:rsid w:val="00F9516F"/>
    <w:rsid w:val="00FB641D"/>
    <w:rsid w:val="00FC3DFF"/>
    <w:rsid w:val="00FC3FBF"/>
    <w:rsid w:val="00FC534C"/>
    <w:rsid w:val="00FD590E"/>
    <w:rsid w:val="00FE0E30"/>
    <w:rsid w:val="00F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477"/>
    <w:rPr>
      <w:sz w:val="24"/>
      <w:szCs w:val="24"/>
    </w:rPr>
  </w:style>
  <w:style w:type="paragraph" w:styleId="1">
    <w:name w:val="heading 1"/>
    <w:basedOn w:val="a"/>
    <w:next w:val="a"/>
    <w:qFormat/>
    <w:rsid w:val="000264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26477"/>
    <w:pPr>
      <w:keepNext/>
      <w:numPr>
        <w:numId w:val="1"/>
      </w:numPr>
      <w:tabs>
        <w:tab w:val="left" w:pos="3840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026477"/>
    <w:pPr>
      <w:keepNext/>
      <w:suppressAutoHyphens/>
      <w:jc w:val="center"/>
      <w:outlineLvl w:val="2"/>
    </w:pPr>
    <w:rPr>
      <w:b/>
      <w:bCs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47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26477"/>
  </w:style>
  <w:style w:type="paragraph" w:customStyle="1" w:styleId="ConsPlusNormal">
    <w:name w:val="ConsPlusNormal"/>
    <w:link w:val="ConsPlusNormal0"/>
    <w:uiPriority w:val="99"/>
    <w:rsid w:val="00026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rsid w:val="00026477"/>
    <w:rPr>
      <w:color w:val="336699"/>
      <w:u w:val="single"/>
    </w:rPr>
  </w:style>
  <w:style w:type="paragraph" w:customStyle="1" w:styleId="ConsPlusNonformat">
    <w:name w:val="ConsPlusNonformat"/>
    <w:rsid w:val="000264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026477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026477"/>
    <w:pPr>
      <w:autoSpaceDE w:val="0"/>
      <w:autoSpaceDN w:val="0"/>
      <w:adjustRightInd w:val="0"/>
      <w:ind w:firstLine="708"/>
      <w:jc w:val="center"/>
    </w:pPr>
    <w:rPr>
      <w:b/>
      <w:bCs/>
    </w:rPr>
  </w:style>
  <w:style w:type="paragraph" w:styleId="a7">
    <w:name w:val="Balloon Text"/>
    <w:basedOn w:val="a"/>
    <w:semiHidden/>
    <w:rsid w:val="00026477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026477"/>
    <w:pPr>
      <w:suppressAutoHyphens/>
      <w:jc w:val="both"/>
    </w:pPr>
    <w:rPr>
      <w:sz w:val="28"/>
      <w:lang w:eastAsia="ar-SA"/>
    </w:rPr>
  </w:style>
  <w:style w:type="paragraph" w:styleId="a9">
    <w:name w:val="Block Text"/>
    <w:basedOn w:val="a"/>
    <w:rsid w:val="00026477"/>
    <w:pPr>
      <w:suppressAutoHyphens/>
      <w:ind w:left="142" w:right="40" w:hanging="142"/>
      <w:jc w:val="both"/>
    </w:pPr>
    <w:rPr>
      <w:lang w:eastAsia="ar-SA"/>
    </w:rPr>
  </w:style>
  <w:style w:type="paragraph" w:customStyle="1" w:styleId="ConsPlusTitle">
    <w:name w:val="ConsPlusTitle"/>
    <w:rsid w:val="00026477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styleId="aa">
    <w:name w:val="Body Text Indent"/>
    <w:basedOn w:val="a"/>
    <w:rsid w:val="00026477"/>
    <w:pPr>
      <w:suppressAutoHyphens/>
      <w:spacing w:after="120"/>
      <w:ind w:left="283"/>
    </w:pPr>
    <w:rPr>
      <w:lang w:eastAsia="ar-SA"/>
    </w:rPr>
  </w:style>
  <w:style w:type="paragraph" w:customStyle="1" w:styleId="Char">
    <w:name w:val="Char Знак Знак Знак"/>
    <w:basedOn w:val="a"/>
    <w:rsid w:val="00026477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rsid w:val="005D5C65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0">
    <w:name w:val="марк список 1"/>
    <w:basedOn w:val="a"/>
    <w:rsid w:val="00606608"/>
    <w:pPr>
      <w:tabs>
        <w:tab w:val="left" w:pos="360"/>
      </w:tabs>
      <w:suppressAutoHyphens/>
      <w:spacing w:before="120" w:after="120" w:line="360" w:lineRule="atLeast"/>
      <w:jc w:val="both"/>
    </w:pPr>
    <w:rPr>
      <w:lang w:eastAsia="ar-SA"/>
    </w:rPr>
  </w:style>
  <w:style w:type="paragraph" w:customStyle="1" w:styleId="ConsNonformat">
    <w:name w:val="ConsNonformat"/>
    <w:rsid w:val="008605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uiPriority w:val="99"/>
    <w:locked/>
    <w:rsid w:val="00190A36"/>
    <w:rPr>
      <w:rFonts w:ascii="Arial" w:hAnsi="Arial" w:cs="Arial"/>
      <w:lang w:val="ru-RU" w:eastAsia="ru-RU" w:bidi="ar-SA"/>
    </w:rPr>
  </w:style>
  <w:style w:type="paragraph" w:styleId="ab">
    <w:name w:val="annotation text"/>
    <w:basedOn w:val="a"/>
    <w:link w:val="ac"/>
    <w:rsid w:val="0096790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6790F"/>
    <w:rPr>
      <w:rFonts w:ascii="Calibri" w:eastAsia="Calibri" w:hAnsi="Calibri"/>
    </w:rPr>
  </w:style>
  <w:style w:type="character" w:customStyle="1" w:styleId="11">
    <w:name w:val="Основной шрифт абзаца1"/>
    <w:rsid w:val="00472D69"/>
  </w:style>
  <w:style w:type="paragraph" w:styleId="ad">
    <w:name w:val="Normal (Web)"/>
    <w:aliases w:val="Обычный (веб) Знак1,Обычный (веб) Знак Знак"/>
    <w:basedOn w:val="a"/>
    <w:link w:val="ae"/>
    <w:rsid w:val="00472D69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</w:rPr>
  </w:style>
  <w:style w:type="character" w:customStyle="1" w:styleId="ae">
    <w:name w:val="Обычный (веб) Знак"/>
    <w:aliases w:val="Обычный (веб) Знак1 Знак,Обычный (веб) Знак Знак Знак"/>
    <w:link w:val="ad"/>
    <w:locked/>
    <w:rsid w:val="00472D69"/>
    <w:rPr>
      <w:rFonts w:eastAsia="SimSu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477"/>
    <w:rPr>
      <w:sz w:val="24"/>
      <w:szCs w:val="24"/>
    </w:rPr>
  </w:style>
  <w:style w:type="paragraph" w:styleId="1">
    <w:name w:val="heading 1"/>
    <w:basedOn w:val="a"/>
    <w:next w:val="a"/>
    <w:qFormat/>
    <w:rsid w:val="000264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26477"/>
    <w:pPr>
      <w:keepNext/>
      <w:numPr>
        <w:numId w:val="1"/>
      </w:numPr>
      <w:tabs>
        <w:tab w:val="left" w:pos="3840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026477"/>
    <w:pPr>
      <w:keepNext/>
      <w:suppressAutoHyphens/>
      <w:jc w:val="center"/>
      <w:outlineLvl w:val="2"/>
    </w:pPr>
    <w:rPr>
      <w:b/>
      <w:bCs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47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26477"/>
  </w:style>
  <w:style w:type="paragraph" w:customStyle="1" w:styleId="ConsPlusNormal">
    <w:name w:val="ConsPlusNormal"/>
    <w:link w:val="ConsPlusNormal0"/>
    <w:uiPriority w:val="99"/>
    <w:rsid w:val="00026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rsid w:val="00026477"/>
    <w:rPr>
      <w:color w:val="336699"/>
      <w:u w:val="single"/>
    </w:rPr>
  </w:style>
  <w:style w:type="paragraph" w:customStyle="1" w:styleId="ConsPlusNonformat">
    <w:name w:val="ConsPlusNonformat"/>
    <w:rsid w:val="000264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026477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026477"/>
    <w:pPr>
      <w:autoSpaceDE w:val="0"/>
      <w:autoSpaceDN w:val="0"/>
      <w:adjustRightInd w:val="0"/>
      <w:ind w:firstLine="708"/>
      <w:jc w:val="center"/>
    </w:pPr>
    <w:rPr>
      <w:b/>
      <w:bCs/>
    </w:rPr>
  </w:style>
  <w:style w:type="paragraph" w:styleId="a7">
    <w:name w:val="Balloon Text"/>
    <w:basedOn w:val="a"/>
    <w:semiHidden/>
    <w:rsid w:val="00026477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026477"/>
    <w:pPr>
      <w:suppressAutoHyphens/>
      <w:jc w:val="both"/>
    </w:pPr>
    <w:rPr>
      <w:sz w:val="28"/>
      <w:lang w:eastAsia="ar-SA"/>
    </w:rPr>
  </w:style>
  <w:style w:type="paragraph" w:styleId="a9">
    <w:name w:val="Block Text"/>
    <w:basedOn w:val="a"/>
    <w:rsid w:val="00026477"/>
    <w:pPr>
      <w:suppressAutoHyphens/>
      <w:ind w:left="142" w:right="40" w:hanging="142"/>
      <w:jc w:val="both"/>
    </w:pPr>
    <w:rPr>
      <w:lang w:eastAsia="ar-SA"/>
    </w:rPr>
  </w:style>
  <w:style w:type="paragraph" w:customStyle="1" w:styleId="ConsPlusTitle">
    <w:name w:val="ConsPlusTitle"/>
    <w:rsid w:val="00026477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styleId="aa">
    <w:name w:val="Body Text Indent"/>
    <w:basedOn w:val="a"/>
    <w:rsid w:val="00026477"/>
    <w:pPr>
      <w:suppressAutoHyphens/>
      <w:spacing w:after="120"/>
      <w:ind w:left="283"/>
    </w:pPr>
    <w:rPr>
      <w:lang w:eastAsia="ar-SA"/>
    </w:rPr>
  </w:style>
  <w:style w:type="paragraph" w:customStyle="1" w:styleId="Char">
    <w:name w:val="Char Знак Знак Знак"/>
    <w:basedOn w:val="a"/>
    <w:rsid w:val="00026477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rsid w:val="005D5C65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0">
    <w:name w:val="марк список 1"/>
    <w:basedOn w:val="a"/>
    <w:rsid w:val="00606608"/>
    <w:pPr>
      <w:tabs>
        <w:tab w:val="left" w:pos="360"/>
      </w:tabs>
      <w:suppressAutoHyphens/>
      <w:spacing w:before="120" w:after="120" w:line="360" w:lineRule="atLeast"/>
      <w:jc w:val="both"/>
    </w:pPr>
    <w:rPr>
      <w:lang w:eastAsia="ar-SA"/>
    </w:rPr>
  </w:style>
  <w:style w:type="paragraph" w:customStyle="1" w:styleId="ConsNonformat">
    <w:name w:val="ConsNonformat"/>
    <w:rsid w:val="008605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uiPriority w:val="99"/>
    <w:locked/>
    <w:rsid w:val="00190A36"/>
    <w:rPr>
      <w:rFonts w:ascii="Arial" w:hAnsi="Arial" w:cs="Arial"/>
      <w:lang w:val="ru-RU" w:eastAsia="ru-RU" w:bidi="ar-SA"/>
    </w:rPr>
  </w:style>
  <w:style w:type="paragraph" w:styleId="ab">
    <w:name w:val="annotation text"/>
    <w:basedOn w:val="a"/>
    <w:link w:val="ac"/>
    <w:rsid w:val="0096790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6790F"/>
    <w:rPr>
      <w:rFonts w:ascii="Calibri" w:eastAsia="Calibri" w:hAnsi="Calibri"/>
    </w:rPr>
  </w:style>
  <w:style w:type="character" w:customStyle="1" w:styleId="11">
    <w:name w:val="Основной шрифт абзаца1"/>
    <w:rsid w:val="00472D69"/>
  </w:style>
  <w:style w:type="paragraph" w:styleId="ad">
    <w:name w:val="Normal (Web)"/>
    <w:aliases w:val="Обычный (веб) Знак1,Обычный (веб) Знак Знак"/>
    <w:basedOn w:val="a"/>
    <w:link w:val="ae"/>
    <w:rsid w:val="00472D69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</w:rPr>
  </w:style>
  <w:style w:type="character" w:customStyle="1" w:styleId="ae">
    <w:name w:val="Обычный (веб) Знак"/>
    <w:aliases w:val="Обычный (веб) Знак1 Знак,Обычный (веб) Знак Знак Знак"/>
    <w:link w:val="ad"/>
    <w:locked/>
    <w:rsid w:val="00472D69"/>
    <w:rPr>
      <w:rFonts w:eastAsia="SimSu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regov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mva11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nienko\Desktop\&#1044;&#1051;&#1071;%20&#1055;&#1054;&#1057;&#1045;&#1051;&#1045;&#1053;&#1048;&#1049;%20&#1058;&#1048;&#1055;&#1054;&#1042;&#1067;&#1045;%20&#1056;&#1045;&#1043;&#1051;&#1040;&#1052;&#1045;&#1053;&#1058;&#1067;\&#1040;&#1056;%20&#1087;&#1086;%20&#1085;&#1077;&#1087;&#1088;&#1080;&#1075;&#1086;&#1076;&#1085;&#1086;&#1089;&#109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АР по непригодности</Template>
  <TotalTime>17</TotalTime>
  <Pages>37</Pages>
  <Words>8806</Words>
  <Characters>71085</Characters>
  <Application>Microsoft Office Word</Application>
  <DocSecurity>0</DocSecurity>
  <Lines>592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&lt;work&gt;</Company>
  <LinksUpToDate>false</LinksUpToDate>
  <CharactersWithSpaces>79732</CharactersWithSpaces>
  <SharedDoc>false</SharedDoc>
  <HLinks>
    <vt:vector size="6" baseType="variant">
      <vt:variant>
        <vt:i4>458781</vt:i4>
      </vt:variant>
      <vt:variant>
        <vt:i4>0</vt:i4>
      </vt:variant>
      <vt:variant>
        <vt:i4>0</vt:i4>
      </vt:variant>
      <vt:variant>
        <vt:i4>5</vt:i4>
      </vt:variant>
      <vt:variant>
        <vt:lpwstr>http://pgu.rkomi.ru/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Kornienko</dc:creator>
  <cp:lastModifiedBy>Ирина</cp:lastModifiedBy>
  <cp:revision>3</cp:revision>
  <cp:lastPrinted>2015-01-14T09:18:00Z</cp:lastPrinted>
  <dcterms:created xsi:type="dcterms:W3CDTF">2015-01-14T09:16:00Z</dcterms:created>
  <dcterms:modified xsi:type="dcterms:W3CDTF">2015-01-14T09:34:00Z</dcterms:modified>
</cp:coreProperties>
</file>